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176FE" w:rsidRPr="00801952" w:rsidRDefault="008176FE" w:rsidP="00621A8A">
      <w:pPr>
        <w:rPr>
          <w:rFonts w:cstheme="minorHAnsi"/>
          <w:highlight w:val="lightGray"/>
        </w:rPr>
      </w:pPr>
    </w:p>
    <w:p w:rsidR="00153084" w:rsidRPr="00801952" w:rsidRDefault="00153084" w:rsidP="00621A8A">
      <w:pPr>
        <w:rPr>
          <w:rFonts w:cstheme="minorHAnsi"/>
          <w:highlight w:val="lightGray"/>
        </w:rPr>
      </w:pPr>
    </w:p>
    <w:p w:rsidR="00153084" w:rsidRPr="00801952" w:rsidRDefault="00153084" w:rsidP="00621A8A">
      <w:pPr>
        <w:rPr>
          <w:rFonts w:cstheme="minorHAnsi"/>
          <w:highlight w:val="lightGray"/>
        </w:rPr>
      </w:pPr>
    </w:p>
    <w:p w:rsidR="00153084" w:rsidRPr="00801952" w:rsidRDefault="00153084" w:rsidP="00621A8A">
      <w:pPr>
        <w:rPr>
          <w:rFonts w:eastAsia="Tahoma" w:cstheme="minorHAnsi"/>
          <w:b/>
          <w:color w:val="009187"/>
          <w:spacing w:val="1"/>
          <w:sz w:val="48"/>
          <w:szCs w:val="48"/>
          <w:lang w:val="nl-BE"/>
        </w:rPr>
      </w:pPr>
      <w:r w:rsidRPr="00801952">
        <w:rPr>
          <w:rFonts w:eastAsia="Tahoma" w:cstheme="minorHAnsi"/>
          <w:b/>
          <w:bCs/>
          <w:color w:val="009187"/>
          <w:spacing w:val="1"/>
          <w:sz w:val="56"/>
          <w:szCs w:val="56"/>
          <w:lang w:val="nl-BE"/>
        </w:rPr>
        <w:t xml:space="preserve">Acrobat X &amp; PDF creatie </w:t>
      </w:r>
    </w:p>
    <w:p w:rsidR="00A03669" w:rsidRPr="00801952" w:rsidRDefault="00153084" w:rsidP="00621A8A">
      <w:pPr>
        <w:rPr>
          <w:rFonts w:cstheme="minorHAnsi"/>
          <w:b/>
          <w:highlight w:val="lightGray"/>
          <w:lang w:val="nl-BE"/>
        </w:rPr>
      </w:pPr>
      <w:r w:rsidRPr="00801952">
        <w:rPr>
          <w:rFonts w:eastAsia="Tahoma" w:cstheme="minorHAnsi"/>
          <w:b/>
          <w:color w:val="009187"/>
          <w:spacing w:val="1"/>
          <w:sz w:val="48"/>
          <w:szCs w:val="48"/>
          <w:lang w:val="nl-BE"/>
        </w:rPr>
        <w:t>Oefeningen</w:t>
      </w:r>
    </w:p>
    <w:p w:rsidR="0053728F" w:rsidRDefault="004C0107">
      <w:pPr>
        <w:pStyle w:val="TOC1"/>
        <w:rPr>
          <w:rFonts w:eastAsiaTheme="minorEastAsia"/>
          <w:b w:val="0"/>
          <w:bCs w:val="0"/>
          <w:noProof/>
          <w:lang w:val="en-GB" w:eastAsia="en-GB"/>
        </w:rPr>
      </w:pPr>
      <w:r>
        <w:rPr>
          <w:rFonts w:cstheme="minorHAnsi"/>
          <w:highlight w:val="lightGray"/>
          <w:lang w:val="nl-BE"/>
        </w:rPr>
        <w:fldChar w:fldCharType="begin"/>
      </w:r>
      <w:r>
        <w:rPr>
          <w:rFonts w:cstheme="minorHAnsi"/>
          <w:highlight w:val="lightGray"/>
          <w:lang w:val="nl-BE"/>
        </w:rPr>
        <w:instrText xml:space="preserve"> TOC \o "1-1" \h \z \u </w:instrText>
      </w:r>
      <w:r>
        <w:rPr>
          <w:rFonts w:cstheme="minorHAnsi"/>
          <w:highlight w:val="lightGray"/>
          <w:lang w:val="nl-BE"/>
        </w:rPr>
        <w:fldChar w:fldCharType="separate"/>
      </w:r>
      <w:hyperlink w:anchor="_Toc322865917" w:history="1">
        <w:r w:rsidR="0053728F" w:rsidRPr="00937D69">
          <w:rPr>
            <w:rStyle w:val="Hyperlink"/>
            <w:noProof/>
          </w:rPr>
          <w:t>Oefening 1 – Een PDF creëren van meerdere documenten</w:t>
        </w:r>
        <w:r w:rsidR="0053728F">
          <w:rPr>
            <w:noProof/>
            <w:webHidden/>
          </w:rPr>
          <w:tab/>
        </w:r>
        <w:r w:rsidR="0053728F">
          <w:rPr>
            <w:noProof/>
            <w:webHidden/>
          </w:rPr>
          <w:fldChar w:fldCharType="begin"/>
        </w:r>
        <w:r w:rsidR="0053728F">
          <w:rPr>
            <w:noProof/>
            <w:webHidden/>
          </w:rPr>
          <w:instrText xml:space="preserve"> PAGEREF _Toc322865917 \h </w:instrText>
        </w:r>
        <w:r w:rsidR="0053728F">
          <w:rPr>
            <w:noProof/>
            <w:webHidden/>
          </w:rPr>
        </w:r>
        <w:r w:rsidR="0053728F">
          <w:rPr>
            <w:noProof/>
            <w:webHidden/>
          </w:rPr>
          <w:fldChar w:fldCharType="separate"/>
        </w:r>
        <w:r w:rsidR="00350A43">
          <w:rPr>
            <w:noProof/>
            <w:webHidden/>
          </w:rPr>
          <w:t>2</w:t>
        </w:r>
        <w:r w:rsidR="0053728F">
          <w:rPr>
            <w:noProof/>
            <w:webHidden/>
          </w:rPr>
          <w:fldChar w:fldCharType="end"/>
        </w:r>
      </w:hyperlink>
    </w:p>
    <w:p w:rsidR="0053728F" w:rsidRDefault="003213BA">
      <w:pPr>
        <w:pStyle w:val="TOC1"/>
        <w:rPr>
          <w:rFonts w:eastAsiaTheme="minorEastAsia"/>
          <w:b w:val="0"/>
          <w:bCs w:val="0"/>
          <w:noProof/>
          <w:lang w:val="en-GB" w:eastAsia="en-GB"/>
        </w:rPr>
      </w:pPr>
      <w:hyperlink w:anchor="_Toc322865918" w:history="1">
        <w:r w:rsidR="0053728F" w:rsidRPr="00937D69">
          <w:rPr>
            <w:rStyle w:val="Hyperlink"/>
            <w:noProof/>
          </w:rPr>
          <w:t>Oefening 2 – Document met formules omzetten naar PDF/A en zoekbaar maken</w:t>
        </w:r>
        <w:r w:rsidR="0053728F">
          <w:rPr>
            <w:noProof/>
            <w:webHidden/>
          </w:rPr>
          <w:tab/>
        </w:r>
        <w:r w:rsidR="0053728F">
          <w:rPr>
            <w:noProof/>
            <w:webHidden/>
          </w:rPr>
          <w:fldChar w:fldCharType="begin"/>
        </w:r>
        <w:r w:rsidR="0053728F">
          <w:rPr>
            <w:noProof/>
            <w:webHidden/>
          </w:rPr>
          <w:instrText xml:space="preserve"> PAGEREF _Toc322865918 \h </w:instrText>
        </w:r>
        <w:r w:rsidR="0053728F">
          <w:rPr>
            <w:noProof/>
            <w:webHidden/>
          </w:rPr>
        </w:r>
        <w:r w:rsidR="0053728F">
          <w:rPr>
            <w:noProof/>
            <w:webHidden/>
          </w:rPr>
          <w:fldChar w:fldCharType="separate"/>
        </w:r>
        <w:r w:rsidR="00350A43">
          <w:rPr>
            <w:noProof/>
            <w:webHidden/>
          </w:rPr>
          <w:t>4</w:t>
        </w:r>
        <w:r w:rsidR="0053728F">
          <w:rPr>
            <w:noProof/>
            <w:webHidden/>
          </w:rPr>
          <w:fldChar w:fldCharType="end"/>
        </w:r>
      </w:hyperlink>
    </w:p>
    <w:p w:rsidR="0053728F" w:rsidRDefault="003213BA">
      <w:pPr>
        <w:pStyle w:val="TOC1"/>
        <w:rPr>
          <w:rFonts w:eastAsiaTheme="minorEastAsia"/>
          <w:b w:val="0"/>
          <w:bCs w:val="0"/>
          <w:noProof/>
          <w:lang w:val="en-GB" w:eastAsia="en-GB"/>
        </w:rPr>
      </w:pPr>
      <w:hyperlink w:anchor="_Toc322865919" w:history="1">
        <w:r w:rsidR="0053728F" w:rsidRPr="00937D69">
          <w:rPr>
            <w:rStyle w:val="Hyperlink"/>
            <w:noProof/>
            <w:lang w:val="en-GB"/>
          </w:rPr>
          <w:t>Oefening 3 – PDF/A-1b compliancy testen</w:t>
        </w:r>
        <w:r w:rsidR="0053728F">
          <w:rPr>
            <w:noProof/>
            <w:webHidden/>
          </w:rPr>
          <w:tab/>
        </w:r>
        <w:r w:rsidR="0053728F">
          <w:rPr>
            <w:noProof/>
            <w:webHidden/>
          </w:rPr>
          <w:fldChar w:fldCharType="begin"/>
        </w:r>
        <w:r w:rsidR="0053728F">
          <w:rPr>
            <w:noProof/>
            <w:webHidden/>
          </w:rPr>
          <w:instrText xml:space="preserve"> PAGEREF _Toc322865919 \h </w:instrText>
        </w:r>
        <w:r w:rsidR="0053728F">
          <w:rPr>
            <w:noProof/>
            <w:webHidden/>
          </w:rPr>
        </w:r>
        <w:r w:rsidR="0053728F">
          <w:rPr>
            <w:noProof/>
            <w:webHidden/>
          </w:rPr>
          <w:fldChar w:fldCharType="separate"/>
        </w:r>
        <w:r w:rsidR="00350A43">
          <w:rPr>
            <w:noProof/>
            <w:webHidden/>
          </w:rPr>
          <w:t>6</w:t>
        </w:r>
        <w:r w:rsidR="0053728F">
          <w:rPr>
            <w:noProof/>
            <w:webHidden/>
          </w:rPr>
          <w:fldChar w:fldCharType="end"/>
        </w:r>
      </w:hyperlink>
    </w:p>
    <w:p w:rsidR="0053728F" w:rsidRDefault="003213BA">
      <w:pPr>
        <w:pStyle w:val="TOC1"/>
        <w:rPr>
          <w:rFonts w:eastAsiaTheme="minorEastAsia"/>
          <w:b w:val="0"/>
          <w:bCs w:val="0"/>
          <w:noProof/>
          <w:lang w:val="en-GB" w:eastAsia="en-GB"/>
        </w:rPr>
      </w:pPr>
      <w:hyperlink w:anchor="_Toc322865920" w:history="1">
        <w:r w:rsidR="0053728F" w:rsidRPr="00937D69">
          <w:rPr>
            <w:rStyle w:val="Hyperlink"/>
            <w:noProof/>
          </w:rPr>
          <w:t>Oefening 4 – Een PDF document splitsen</w:t>
        </w:r>
        <w:r w:rsidR="0053728F">
          <w:rPr>
            <w:noProof/>
            <w:webHidden/>
          </w:rPr>
          <w:tab/>
        </w:r>
        <w:r w:rsidR="0053728F">
          <w:rPr>
            <w:noProof/>
            <w:webHidden/>
          </w:rPr>
          <w:fldChar w:fldCharType="begin"/>
        </w:r>
        <w:r w:rsidR="0053728F">
          <w:rPr>
            <w:noProof/>
            <w:webHidden/>
          </w:rPr>
          <w:instrText xml:space="preserve"> PAGEREF _Toc322865920 \h </w:instrText>
        </w:r>
        <w:r w:rsidR="0053728F">
          <w:rPr>
            <w:noProof/>
            <w:webHidden/>
          </w:rPr>
        </w:r>
        <w:r w:rsidR="0053728F">
          <w:rPr>
            <w:noProof/>
            <w:webHidden/>
          </w:rPr>
          <w:fldChar w:fldCharType="separate"/>
        </w:r>
        <w:r w:rsidR="00350A43">
          <w:rPr>
            <w:noProof/>
            <w:webHidden/>
          </w:rPr>
          <w:t>8</w:t>
        </w:r>
        <w:r w:rsidR="0053728F">
          <w:rPr>
            <w:noProof/>
            <w:webHidden/>
          </w:rPr>
          <w:fldChar w:fldCharType="end"/>
        </w:r>
      </w:hyperlink>
    </w:p>
    <w:p w:rsidR="0053728F" w:rsidRDefault="003213BA">
      <w:pPr>
        <w:pStyle w:val="TOC1"/>
        <w:rPr>
          <w:rFonts w:eastAsiaTheme="minorEastAsia"/>
          <w:b w:val="0"/>
          <w:bCs w:val="0"/>
          <w:noProof/>
          <w:lang w:val="en-GB" w:eastAsia="en-GB"/>
        </w:rPr>
      </w:pPr>
      <w:hyperlink w:anchor="_Toc322865921" w:history="1">
        <w:r w:rsidR="0053728F" w:rsidRPr="00937D69">
          <w:rPr>
            <w:rStyle w:val="Hyperlink"/>
            <w:noProof/>
          </w:rPr>
          <w:t>Oefening 5 – Een foto toevoegen en aanpassen.</w:t>
        </w:r>
        <w:r w:rsidR="0053728F">
          <w:rPr>
            <w:noProof/>
            <w:webHidden/>
          </w:rPr>
          <w:tab/>
        </w:r>
        <w:r w:rsidR="0053728F">
          <w:rPr>
            <w:noProof/>
            <w:webHidden/>
          </w:rPr>
          <w:fldChar w:fldCharType="begin"/>
        </w:r>
        <w:r w:rsidR="0053728F">
          <w:rPr>
            <w:noProof/>
            <w:webHidden/>
          </w:rPr>
          <w:instrText xml:space="preserve"> PAGEREF _Toc322865921 \h </w:instrText>
        </w:r>
        <w:r w:rsidR="0053728F">
          <w:rPr>
            <w:noProof/>
            <w:webHidden/>
          </w:rPr>
        </w:r>
        <w:r w:rsidR="0053728F">
          <w:rPr>
            <w:noProof/>
            <w:webHidden/>
          </w:rPr>
          <w:fldChar w:fldCharType="separate"/>
        </w:r>
        <w:r w:rsidR="00350A43">
          <w:rPr>
            <w:noProof/>
            <w:webHidden/>
          </w:rPr>
          <w:t>9</w:t>
        </w:r>
        <w:r w:rsidR="0053728F">
          <w:rPr>
            <w:noProof/>
            <w:webHidden/>
          </w:rPr>
          <w:fldChar w:fldCharType="end"/>
        </w:r>
      </w:hyperlink>
    </w:p>
    <w:p w:rsidR="0053728F" w:rsidRDefault="003213BA">
      <w:pPr>
        <w:pStyle w:val="TOC1"/>
        <w:rPr>
          <w:rFonts w:eastAsiaTheme="minorEastAsia"/>
          <w:b w:val="0"/>
          <w:bCs w:val="0"/>
          <w:noProof/>
          <w:lang w:val="en-GB" w:eastAsia="en-GB"/>
        </w:rPr>
      </w:pPr>
      <w:hyperlink w:anchor="_Toc322865922" w:history="1">
        <w:r w:rsidR="0053728F" w:rsidRPr="00937D69">
          <w:rPr>
            <w:rStyle w:val="Hyperlink"/>
            <w:noProof/>
          </w:rPr>
          <w:t>Oefening 6 – Watermerken toevoegen en beheren</w:t>
        </w:r>
        <w:r w:rsidR="0053728F">
          <w:rPr>
            <w:noProof/>
            <w:webHidden/>
          </w:rPr>
          <w:tab/>
        </w:r>
        <w:r w:rsidR="0053728F">
          <w:rPr>
            <w:noProof/>
            <w:webHidden/>
          </w:rPr>
          <w:fldChar w:fldCharType="begin"/>
        </w:r>
        <w:r w:rsidR="0053728F">
          <w:rPr>
            <w:noProof/>
            <w:webHidden/>
          </w:rPr>
          <w:instrText xml:space="preserve"> PAGEREF _Toc322865922 \h </w:instrText>
        </w:r>
        <w:r w:rsidR="0053728F">
          <w:rPr>
            <w:noProof/>
            <w:webHidden/>
          </w:rPr>
        </w:r>
        <w:r w:rsidR="0053728F">
          <w:rPr>
            <w:noProof/>
            <w:webHidden/>
          </w:rPr>
          <w:fldChar w:fldCharType="separate"/>
        </w:r>
        <w:r w:rsidR="00350A43">
          <w:rPr>
            <w:noProof/>
            <w:webHidden/>
          </w:rPr>
          <w:t>10</w:t>
        </w:r>
        <w:r w:rsidR="0053728F">
          <w:rPr>
            <w:noProof/>
            <w:webHidden/>
          </w:rPr>
          <w:fldChar w:fldCharType="end"/>
        </w:r>
      </w:hyperlink>
    </w:p>
    <w:p w:rsidR="0053728F" w:rsidRDefault="003213BA">
      <w:pPr>
        <w:pStyle w:val="TOC1"/>
        <w:rPr>
          <w:rFonts w:eastAsiaTheme="minorEastAsia"/>
          <w:b w:val="0"/>
          <w:bCs w:val="0"/>
          <w:noProof/>
          <w:lang w:val="en-GB" w:eastAsia="en-GB"/>
        </w:rPr>
      </w:pPr>
      <w:hyperlink w:anchor="_Toc322865923" w:history="1">
        <w:r w:rsidR="0053728F" w:rsidRPr="00937D69">
          <w:rPr>
            <w:rStyle w:val="Hyperlink"/>
            <w:noProof/>
          </w:rPr>
          <w:t>Oefening 7 – Een Excel document omzetten naar PDF</w:t>
        </w:r>
        <w:r w:rsidR="0053728F">
          <w:rPr>
            <w:noProof/>
            <w:webHidden/>
          </w:rPr>
          <w:tab/>
        </w:r>
        <w:r w:rsidR="0053728F">
          <w:rPr>
            <w:noProof/>
            <w:webHidden/>
          </w:rPr>
          <w:fldChar w:fldCharType="begin"/>
        </w:r>
        <w:r w:rsidR="0053728F">
          <w:rPr>
            <w:noProof/>
            <w:webHidden/>
          </w:rPr>
          <w:instrText xml:space="preserve"> PAGEREF _Toc322865923 \h </w:instrText>
        </w:r>
        <w:r w:rsidR="0053728F">
          <w:rPr>
            <w:noProof/>
            <w:webHidden/>
          </w:rPr>
        </w:r>
        <w:r w:rsidR="0053728F">
          <w:rPr>
            <w:noProof/>
            <w:webHidden/>
          </w:rPr>
          <w:fldChar w:fldCharType="separate"/>
        </w:r>
        <w:r w:rsidR="00350A43">
          <w:rPr>
            <w:noProof/>
            <w:webHidden/>
          </w:rPr>
          <w:t>12</w:t>
        </w:r>
        <w:r w:rsidR="0053728F">
          <w:rPr>
            <w:noProof/>
            <w:webHidden/>
          </w:rPr>
          <w:fldChar w:fldCharType="end"/>
        </w:r>
      </w:hyperlink>
    </w:p>
    <w:p w:rsidR="0053728F" w:rsidRDefault="003213BA">
      <w:pPr>
        <w:pStyle w:val="TOC1"/>
        <w:rPr>
          <w:rFonts w:eastAsiaTheme="minorEastAsia"/>
          <w:b w:val="0"/>
          <w:bCs w:val="0"/>
          <w:noProof/>
          <w:lang w:val="en-GB" w:eastAsia="en-GB"/>
        </w:rPr>
      </w:pPr>
      <w:hyperlink w:anchor="_Toc322865924" w:history="1">
        <w:r w:rsidR="00E83F18">
          <w:rPr>
            <w:rStyle w:val="Hyperlink"/>
            <w:noProof/>
          </w:rPr>
          <w:t>Oefening 8 – Een redmark</w:t>
        </w:r>
        <w:r w:rsidR="0053728F" w:rsidRPr="00937D69">
          <w:rPr>
            <w:rStyle w:val="Hyperlink"/>
            <w:noProof/>
          </w:rPr>
          <w:t>ing aanbrengen</w:t>
        </w:r>
        <w:r w:rsidR="0053728F">
          <w:rPr>
            <w:noProof/>
            <w:webHidden/>
          </w:rPr>
          <w:tab/>
        </w:r>
        <w:r w:rsidR="0053728F">
          <w:rPr>
            <w:noProof/>
            <w:webHidden/>
          </w:rPr>
          <w:fldChar w:fldCharType="begin"/>
        </w:r>
        <w:r w:rsidR="0053728F">
          <w:rPr>
            <w:noProof/>
            <w:webHidden/>
          </w:rPr>
          <w:instrText xml:space="preserve"> PAGEREF _Toc322865924 \h </w:instrText>
        </w:r>
        <w:r w:rsidR="0053728F">
          <w:rPr>
            <w:noProof/>
            <w:webHidden/>
          </w:rPr>
        </w:r>
        <w:r w:rsidR="0053728F">
          <w:rPr>
            <w:noProof/>
            <w:webHidden/>
          </w:rPr>
          <w:fldChar w:fldCharType="separate"/>
        </w:r>
        <w:r w:rsidR="00350A43">
          <w:rPr>
            <w:noProof/>
            <w:webHidden/>
          </w:rPr>
          <w:t>15</w:t>
        </w:r>
        <w:r w:rsidR="0053728F">
          <w:rPr>
            <w:noProof/>
            <w:webHidden/>
          </w:rPr>
          <w:fldChar w:fldCharType="end"/>
        </w:r>
      </w:hyperlink>
    </w:p>
    <w:p w:rsidR="0053728F" w:rsidRDefault="003213BA">
      <w:pPr>
        <w:pStyle w:val="TOC1"/>
        <w:rPr>
          <w:rFonts w:eastAsiaTheme="minorEastAsia"/>
          <w:b w:val="0"/>
          <w:bCs w:val="0"/>
          <w:noProof/>
          <w:lang w:val="en-GB" w:eastAsia="en-GB"/>
        </w:rPr>
      </w:pPr>
      <w:hyperlink w:anchor="_Toc322865925" w:history="1">
        <w:r w:rsidR="0053728F" w:rsidRPr="00937D69">
          <w:rPr>
            <w:rStyle w:val="Hyperlink"/>
            <w:noProof/>
          </w:rPr>
          <w:t>Oefening 9 – Zelf een stempel aanmaken</w:t>
        </w:r>
        <w:r w:rsidR="0053728F">
          <w:rPr>
            <w:noProof/>
            <w:webHidden/>
          </w:rPr>
          <w:tab/>
        </w:r>
        <w:r w:rsidR="0053728F">
          <w:rPr>
            <w:noProof/>
            <w:webHidden/>
          </w:rPr>
          <w:fldChar w:fldCharType="begin"/>
        </w:r>
        <w:r w:rsidR="0053728F">
          <w:rPr>
            <w:noProof/>
            <w:webHidden/>
          </w:rPr>
          <w:instrText xml:space="preserve"> PAGEREF _Toc322865925 \h </w:instrText>
        </w:r>
        <w:r w:rsidR="0053728F">
          <w:rPr>
            <w:noProof/>
            <w:webHidden/>
          </w:rPr>
        </w:r>
        <w:r w:rsidR="0053728F">
          <w:rPr>
            <w:noProof/>
            <w:webHidden/>
          </w:rPr>
          <w:fldChar w:fldCharType="separate"/>
        </w:r>
        <w:r w:rsidR="00350A43">
          <w:rPr>
            <w:noProof/>
            <w:webHidden/>
          </w:rPr>
          <w:t>17</w:t>
        </w:r>
        <w:r w:rsidR="0053728F">
          <w:rPr>
            <w:noProof/>
            <w:webHidden/>
          </w:rPr>
          <w:fldChar w:fldCharType="end"/>
        </w:r>
      </w:hyperlink>
    </w:p>
    <w:p w:rsidR="0053728F" w:rsidRDefault="003213BA">
      <w:pPr>
        <w:pStyle w:val="TOC1"/>
        <w:rPr>
          <w:rFonts w:eastAsiaTheme="minorEastAsia"/>
          <w:b w:val="0"/>
          <w:bCs w:val="0"/>
          <w:noProof/>
          <w:lang w:val="en-GB" w:eastAsia="en-GB"/>
        </w:rPr>
      </w:pPr>
      <w:hyperlink w:anchor="_Toc322865926" w:history="1">
        <w:r w:rsidR="0053728F" w:rsidRPr="00937D69">
          <w:rPr>
            <w:rStyle w:val="Hyperlink"/>
            <w:noProof/>
          </w:rPr>
          <w:t>Oefening 10 – Een header aanbrengen</w:t>
        </w:r>
        <w:r w:rsidR="0053728F">
          <w:rPr>
            <w:noProof/>
            <w:webHidden/>
          </w:rPr>
          <w:tab/>
        </w:r>
        <w:r w:rsidR="0053728F">
          <w:rPr>
            <w:noProof/>
            <w:webHidden/>
          </w:rPr>
          <w:fldChar w:fldCharType="begin"/>
        </w:r>
        <w:r w:rsidR="0053728F">
          <w:rPr>
            <w:noProof/>
            <w:webHidden/>
          </w:rPr>
          <w:instrText xml:space="preserve"> PAGEREF _Toc322865926 \h </w:instrText>
        </w:r>
        <w:r w:rsidR="0053728F">
          <w:rPr>
            <w:noProof/>
            <w:webHidden/>
          </w:rPr>
        </w:r>
        <w:r w:rsidR="0053728F">
          <w:rPr>
            <w:noProof/>
            <w:webHidden/>
          </w:rPr>
          <w:fldChar w:fldCharType="separate"/>
        </w:r>
        <w:r w:rsidR="00350A43">
          <w:rPr>
            <w:noProof/>
            <w:webHidden/>
          </w:rPr>
          <w:t>19</w:t>
        </w:r>
        <w:r w:rsidR="0053728F">
          <w:rPr>
            <w:noProof/>
            <w:webHidden/>
          </w:rPr>
          <w:fldChar w:fldCharType="end"/>
        </w:r>
      </w:hyperlink>
    </w:p>
    <w:p w:rsidR="0053728F" w:rsidRDefault="003213BA">
      <w:pPr>
        <w:pStyle w:val="TOC1"/>
        <w:rPr>
          <w:rFonts w:eastAsiaTheme="minorEastAsia"/>
          <w:b w:val="0"/>
          <w:bCs w:val="0"/>
          <w:noProof/>
          <w:lang w:val="en-GB" w:eastAsia="en-GB"/>
        </w:rPr>
      </w:pPr>
      <w:hyperlink w:anchor="_Toc322865927" w:history="1">
        <w:r w:rsidR="0053728F" w:rsidRPr="00937D69">
          <w:rPr>
            <w:rStyle w:val="Hyperlink"/>
            <w:noProof/>
          </w:rPr>
          <w:t>Oefening 11 – Een document optimaliseren en reduceren in omvang</w:t>
        </w:r>
        <w:r w:rsidR="0053728F">
          <w:rPr>
            <w:noProof/>
            <w:webHidden/>
          </w:rPr>
          <w:tab/>
        </w:r>
        <w:r w:rsidR="0053728F">
          <w:rPr>
            <w:noProof/>
            <w:webHidden/>
          </w:rPr>
          <w:fldChar w:fldCharType="begin"/>
        </w:r>
        <w:r w:rsidR="0053728F">
          <w:rPr>
            <w:noProof/>
            <w:webHidden/>
          </w:rPr>
          <w:instrText xml:space="preserve"> PAGEREF _Toc322865927 \h </w:instrText>
        </w:r>
        <w:r w:rsidR="0053728F">
          <w:rPr>
            <w:noProof/>
            <w:webHidden/>
          </w:rPr>
        </w:r>
        <w:r w:rsidR="0053728F">
          <w:rPr>
            <w:noProof/>
            <w:webHidden/>
          </w:rPr>
          <w:fldChar w:fldCharType="separate"/>
        </w:r>
        <w:r w:rsidR="00350A43">
          <w:rPr>
            <w:noProof/>
            <w:webHidden/>
          </w:rPr>
          <w:t>20</w:t>
        </w:r>
        <w:r w:rsidR="0053728F">
          <w:rPr>
            <w:noProof/>
            <w:webHidden/>
          </w:rPr>
          <w:fldChar w:fldCharType="end"/>
        </w:r>
      </w:hyperlink>
    </w:p>
    <w:p w:rsidR="00A03669" w:rsidRPr="00801952" w:rsidRDefault="004C0107" w:rsidP="00621A8A">
      <w:pPr>
        <w:rPr>
          <w:rFonts w:cstheme="minorHAnsi"/>
          <w:highlight w:val="lightGray"/>
          <w:lang w:val="nl-BE"/>
        </w:rPr>
      </w:pPr>
      <w:r>
        <w:rPr>
          <w:rFonts w:cstheme="minorHAnsi"/>
          <w:highlight w:val="lightGray"/>
          <w:lang w:val="nl-BE"/>
        </w:rPr>
        <w:fldChar w:fldCharType="end"/>
      </w:r>
    </w:p>
    <w:p w:rsidR="00855307" w:rsidRPr="00801952" w:rsidRDefault="00855307" w:rsidP="00621A8A">
      <w:pPr>
        <w:rPr>
          <w:rFonts w:cstheme="minorHAnsi"/>
          <w:highlight w:val="lightGray"/>
          <w:lang w:val="nl-BE"/>
        </w:rPr>
      </w:pPr>
    </w:p>
    <w:p w:rsidR="00855307" w:rsidRPr="00801952" w:rsidRDefault="00855307" w:rsidP="00621A8A">
      <w:pPr>
        <w:rPr>
          <w:rFonts w:cstheme="minorHAnsi"/>
          <w:highlight w:val="lightGray"/>
          <w:lang w:val="nl-BE"/>
        </w:rPr>
      </w:pPr>
    </w:p>
    <w:p w:rsidR="00A03669" w:rsidRPr="00801952" w:rsidRDefault="00A03669" w:rsidP="00621A8A">
      <w:pPr>
        <w:rPr>
          <w:rFonts w:cstheme="minorHAnsi"/>
          <w:highlight w:val="lightGray"/>
          <w:lang w:val="nl-BE"/>
        </w:rPr>
      </w:pPr>
    </w:p>
    <w:p w:rsidR="00A03669" w:rsidRPr="00801952" w:rsidRDefault="00A03669" w:rsidP="00621A8A">
      <w:pPr>
        <w:rPr>
          <w:rFonts w:cstheme="minorHAnsi"/>
          <w:highlight w:val="lightGray"/>
          <w:lang w:val="nl-BE"/>
        </w:rPr>
        <w:sectPr w:rsidR="00A03669" w:rsidRPr="00801952" w:rsidSect="00153084">
          <w:headerReference w:type="default" r:id="rId8"/>
          <w:footerReference w:type="default" r:id="rId9"/>
          <w:headerReference w:type="first" r:id="rId10"/>
          <w:footerReference w:type="first" r:id="rId11"/>
          <w:pgSz w:w="11907" w:h="16840" w:code="9"/>
          <w:pgMar w:top="1247" w:right="794" w:bottom="794" w:left="1247" w:header="737" w:footer="454" w:gutter="0"/>
          <w:cols w:space="708"/>
          <w:titlePg/>
          <w:docGrid w:linePitch="360"/>
        </w:sectPr>
      </w:pPr>
    </w:p>
    <w:tbl>
      <w:tblPr>
        <w:tblStyle w:val="LightList-Accent1"/>
        <w:tblW w:w="0" w:type="auto"/>
        <w:tblInd w:w="-318" w:type="dxa"/>
        <w:tblLook w:val="04A0" w:firstRow="1" w:lastRow="0" w:firstColumn="1" w:lastColumn="0" w:noHBand="0" w:noVBand="1"/>
      </w:tblPr>
      <w:tblGrid>
        <w:gridCol w:w="5359"/>
        <w:gridCol w:w="5041"/>
      </w:tblGrid>
      <w:tr w:rsidR="00D0668A" w:rsidRPr="00676164" w:rsidTr="00D066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00" w:type="dxa"/>
            <w:gridSpan w:val="2"/>
            <w:vAlign w:val="center"/>
          </w:tcPr>
          <w:p w:rsidR="00D0668A" w:rsidRPr="002270CD" w:rsidRDefault="00D60FA0" w:rsidP="0053728F">
            <w:pPr>
              <w:pStyle w:val="Heading1"/>
              <w:outlineLvl w:val="0"/>
              <w:rPr>
                <w:b/>
                <w:lang w:val="nl-BE"/>
              </w:rPr>
            </w:pPr>
            <w:bookmarkStart w:id="0" w:name="_Toc322865917"/>
            <w:r w:rsidRPr="002270CD">
              <w:rPr>
                <w:b/>
                <w:lang w:val="nl-BE"/>
              </w:rPr>
              <w:lastRenderedPageBreak/>
              <w:t xml:space="preserve">Oefening 1 </w:t>
            </w:r>
            <w:r w:rsidR="0053728F" w:rsidRPr="002270CD">
              <w:rPr>
                <w:b/>
                <w:lang w:val="nl-BE"/>
              </w:rPr>
              <w:t>–</w:t>
            </w:r>
            <w:r w:rsidRPr="002270CD">
              <w:rPr>
                <w:b/>
                <w:lang w:val="nl-BE"/>
              </w:rPr>
              <w:t xml:space="preserve"> </w:t>
            </w:r>
            <w:r w:rsidR="00D0668A" w:rsidRPr="002270CD">
              <w:rPr>
                <w:b/>
                <w:lang w:val="nl-BE"/>
              </w:rPr>
              <w:t>Een PDF creëren van meerdere documenten</w:t>
            </w:r>
            <w:bookmarkEnd w:id="0"/>
          </w:p>
        </w:tc>
      </w:tr>
      <w:tr w:rsidR="00D0668A" w:rsidRPr="00676164" w:rsidTr="005E0D5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00" w:type="dxa"/>
            <w:gridSpan w:val="2"/>
            <w:shd w:val="clear" w:color="auto" w:fill="EAF1DD" w:themeFill="accent3" w:themeFillTint="33"/>
          </w:tcPr>
          <w:p w:rsidR="00801952" w:rsidRPr="00801952" w:rsidRDefault="00D0668A" w:rsidP="00801952">
            <w:pPr>
              <w:pStyle w:val="Tekst1"/>
              <w:rPr>
                <w:rFonts w:cstheme="minorHAnsi"/>
                <w:lang w:val="nl-BE"/>
              </w:rPr>
            </w:pPr>
            <w:r w:rsidRPr="00801952">
              <w:rPr>
                <w:rFonts w:cstheme="minorHAnsi"/>
                <w:lang w:val="nl-BE"/>
              </w:rPr>
              <w:t xml:space="preserve">Doel: </w:t>
            </w:r>
          </w:p>
          <w:p w:rsidR="00801952" w:rsidRPr="00801952" w:rsidRDefault="00CC2E5E" w:rsidP="00801952">
            <w:pPr>
              <w:pStyle w:val="Lijst1"/>
              <w:rPr>
                <w:rFonts w:cstheme="minorHAnsi"/>
                <w:b w:val="0"/>
                <w:lang w:val="nl-BE"/>
              </w:rPr>
            </w:pPr>
            <w:r w:rsidRPr="00801952">
              <w:rPr>
                <w:rFonts w:cstheme="minorHAnsi"/>
                <w:b w:val="0"/>
                <w:lang w:val="nl-BE"/>
              </w:rPr>
              <w:t xml:space="preserve">Verschillende documenten snel kunnen samenvoegen tot één </w:t>
            </w:r>
            <w:r w:rsidR="00991A15" w:rsidRPr="00801952">
              <w:rPr>
                <w:rFonts w:cstheme="minorHAnsi"/>
                <w:b w:val="0"/>
                <w:lang w:val="nl-BE"/>
              </w:rPr>
              <w:t>PDF</w:t>
            </w:r>
            <w:r w:rsidRPr="00801952">
              <w:rPr>
                <w:rFonts w:cstheme="minorHAnsi"/>
                <w:b w:val="0"/>
                <w:lang w:val="nl-BE"/>
              </w:rPr>
              <w:t xml:space="preserve"> document</w:t>
            </w:r>
            <w:r w:rsidR="00876E2C">
              <w:rPr>
                <w:rFonts w:cstheme="minorHAnsi"/>
                <w:b w:val="0"/>
                <w:lang w:val="nl-BE"/>
              </w:rPr>
              <w:t>.</w:t>
            </w:r>
          </w:p>
          <w:p w:rsidR="00D0668A" w:rsidRPr="00801952" w:rsidRDefault="00801952" w:rsidP="00D62AA6">
            <w:pPr>
              <w:pStyle w:val="Lijst1"/>
              <w:rPr>
                <w:rFonts w:cstheme="minorHAnsi"/>
                <w:lang w:val="nl-BE"/>
              </w:rPr>
            </w:pPr>
            <w:r w:rsidRPr="00801952">
              <w:rPr>
                <w:rFonts w:cstheme="minorHAnsi"/>
                <w:b w:val="0"/>
                <w:lang w:val="nl-BE"/>
              </w:rPr>
              <w:t>B</w:t>
            </w:r>
            <w:r w:rsidR="00CC2E5E" w:rsidRPr="00801952">
              <w:rPr>
                <w:rFonts w:cstheme="minorHAnsi"/>
                <w:b w:val="0"/>
                <w:lang w:val="nl-BE"/>
              </w:rPr>
              <w:t xml:space="preserve">ookmarks kunnen bewerken en aanpassen tot een conforme opmaak </w:t>
            </w:r>
            <w:r w:rsidR="00A7335F" w:rsidRPr="00801952">
              <w:rPr>
                <w:rFonts w:cstheme="minorHAnsi"/>
                <w:b w:val="0"/>
                <w:lang w:val="nl-BE"/>
              </w:rPr>
              <w:t>met geïntegreerde bijlagen</w:t>
            </w:r>
            <w:r w:rsidR="00CC2E5E" w:rsidRPr="00801952">
              <w:rPr>
                <w:rFonts w:cstheme="minorHAnsi"/>
                <w:b w:val="0"/>
                <w:lang w:val="nl-BE"/>
              </w:rPr>
              <w:t>.</w:t>
            </w:r>
          </w:p>
        </w:tc>
      </w:tr>
      <w:tr w:rsidR="00D0668A" w:rsidRPr="00676164" w:rsidTr="00D0668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5E0D5B" w:rsidRPr="00801952" w:rsidRDefault="005E0D5B" w:rsidP="005E0D5B">
            <w:pPr>
              <w:pStyle w:val="Tabellijstgenummerd"/>
              <w:rPr>
                <w:rFonts w:cstheme="minorHAnsi"/>
                <w:b w:val="0"/>
              </w:rPr>
            </w:pPr>
            <w:proofErr w:type="spellStart"/>
            <w:r w:rsidRPr="00801952">
              <w:rPr>
                <w:rFonts w:cstheme="minorHAnsi"/>
                <w:b w:val="0"/>
              </w:rPr>
              <w:t>Ga</w:t>
            </w:r>
            <w:proofErr w:type="spellEnd"/>
            <w:r w:rsidRPr="00801952">
              <w:rPr>
                <w:rFonts w:cstheme="minorHAnsi"/>
                <w:b w:val="0"/>
              </w:rPr>
              <w:t xml:space="preserve"> </w:t>
            </w:r>
            <w:proofErr w:type="spellStart"/>
            <w:r w:rsidRPr="00801952">
              <w:rPr>
                <w:rFonts w:cstheme="minorHAnsi"/>
                <w:b w:val="0"/>
              </w:rPr>
              <w:t>naar</w:t>
            </w:r>
            <w:proofErr w:type="spellEnd"/>
            <w:r w:rsidRPr="00801952">
              <w:rPr>
                <w:rFonts w:cstheme="minorHAnsi"/>
                <w:b w:val="0"/>
              </w:rPr>
              <w:t xml:space="preserve"> de folder \</w:t>
            </w:r>
            <w:proofErr w:type="spellStart"/>
            <w:r w:rsidRPr="00801952">
              <w:rPr>
                <w:rFonts w:cstheme="minorHAnsi"/>
                <w:b w:val="0"/>
              </w:rPr>
              <w:t>DocMgtText</w:t>
            </w:r>
            <w:proofErr w:type="spellEnd"/>
            <w:r w:rsidRPr="00801952">
              <w:rPr>
                <w:rFonts w:cstheme="minorHAnsi"/>
                <w:b w:val="0"/>
              </w:rPr>
              <w:t xml:space="preserve"> </w:t>
            </w:r>
          </w:p>
          <w:p w:rsidR="00D0668A" w:rsidRPr="00956357" w:rsidRDefault="005E0D5B" w:rsidP="005E0D5B">
            <w:pPr>
              <w:pStyle w:val="Tabellijstgenummerd"/>
              <w:rPr>
                <w:rFonts w:cstheme="minorHAnsi"/>
                <w:b w:val="0"/>
                <w:lang w:val="nl-BE"/>
              </w:rPr>
            </w:pPr>
            <w:r w:rsidRPr="00956357">
              <w:rPr>
                <w:rFonts w:cstheme="minorHAnsi"/>
                <w:b w:val="0"/>
                <w:lang w:val="nl-BE"/>
              </w:rPr>
              <w:t xml:space="preserve">Open en bekijk het document ZST_10010043316_000_01.pdf </w:t>
            </w:r>
          </w:p>
          <w:p w:rsidR="005E0D5B" w:rsidRPr="00801952" w:rsidRDefault="005E0D5B" w:rsidP="00153084">
            <w:pPr>
              <w:pStyle w:val="Tekst1"/>
              <w:rPr>
                <w:rFonts w:cstheme="minorHAnsi"/>
                <w:b w:val="0"/>
                <w:lang w:val="nl-BE"/>
              </w:rPr>
            </w:pPr>
            <w:r w:rsidRPr="00801952">
              <w:rPr>
                <w:rFonts w:cstheme="minorHAnsi"/>
                <w:b w:val="0"/>
                <w:lang w:val="nl-BE"/>
              </w:rPr>
              <w:t>Dit is het beoogde eindresultaat.  Bemerk de opmaak van de bookmarks en hoe de bijlagen zijn geïntegreerd.</w:t>
            </w:r>
          </w:p>
        </w:tc>
        <w:tc>
          <w:tcPr>
            <w:tcW w:w="5041" w:type="dxa"/>
          </w:tcPr>
          <w:p w:rsidR="00D0668A" w:rsidRPr="00801952" w:rsidRDefault="0021093D" w:rsidP="00153084">
            <w:pPr>
              <w:pStyle w:val="Tekst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nl-BE"/>
              </w:rPr>
            </w:pPr>
            <w:r w:rsidRPr="00801952"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58240" behindDoc="1" locked="0" layoutInCell="1" allowOverlap="1" wp14:anchorId="388581A2" wp14:editId="74CAE38A">
                  <wp:simplePos x="0" y="0"/>
                  <wp:positionH relativeFrom="column">
                    <wp:posOffset>730250</wp:posOffset>
                  </wp:positionH>
                  <wp:positionV relativeFrom="paragraph">
                    <wp:posOffset>94615</wp:posOffset>
                  </wp:positionV>
                  <wp:extent cx="1778000" cy="1941830"/>
                  <wp:effectExtent l="0" t="0" r="0" b="1270"/>
                  <wp:wrapTopAndBottom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00.jpg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691" b="38767"/>
                          <a:stretch/>
                        </pic:blipFill>
                        <pic:spPr bwMode="auto">
                          <a:xfrm>
                            <a:off x="0" y="0"/>
                            <a:ext cx="1778000" cy="19418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5E0D5B" w:rsidRPr="00676164" w:rsidTr="00D066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5E0D5B" w:rsidRPr="00801952" w:rsidRDefault="00855307" w:rsidP="00EE4828">
            <w:pPr>
              <w:pStyle w:val="Tabellijstgenummerd"/>
              <w:rPr>
                <w:rFonts w:cstheme="minorHAnsi"/>
                <w:b w:val="0"/>
                <w:lang w:val="nl-BE"/>
              </w:rPr>
            </w:pPr>
            <w:r w:rsidRPr="00801952">
              <w:rPr>
                <w:rFonts w:cstheme="minorHAnsi"/>
                <w:b w:val="0"/>
                <w:lang w:val="nl-BE"/>
              </w:rPr>
              <w:t xml:space="preserve">Open Windows Explorer </w:t>
            </w:r>
            <w:r w:rsidR="006D5AFC" w:rsidRPr="00801952">
              <w:rPr>
                <w:rFonts w:cstheme="minorHAnsi"/>
                <w:b w:val="0"/>
                <w:lang w:val="nl-BE"/>
              </w:rPr>
              <w:t>en selecteer de bron documenten .</w:t>
            </w:r>
            <w:r w:rsidR="00EE4828" w:rsidRPr="00801952">
              <w:rPr>
                <w:rFonts w:cstheme="minorHAnsi"/>
                <w:b w:val="0"/>
                <w:lang w:val="nl-BE"/>
              </w:rPr>
              <w:t xml:space="preserve"> Gebruik eventueel Ctrl en Shift voor meerdere en/of blok-selecties.</w:t>
            </w:r>
          </w:p>
          <w:p w:rsidR="006D5AFC" w:rsidRPr="00801952" w:rsidRDefault="006D5AFC" w:rsidP="00EE4828">
            <w:pPr>
              <w:pStyle w:val="Tabellijstgenummerd"/>
              <w:rPr>
                <w:rFonts w:cstheme="minorHAnsi"/>
                <w:b w:val="0"/>
                <w:lang w:val="nl-BE"/>
              </w:rPr>
            </w:pPr>
            <w:r w:rsidRPr="00801952">
              <w:rPr>
                <w:rFonts w:cstheme="minorHAnsi"/>
                <w:b w:val="0"/>
                <w:lang w:val="nl-BE"/>
              </w:rPr>
              <w:t>Rechtsklik en kies ‘Combine supported files in Acrobat’.</w:t>
            </w:r>
          </w:p>
          <w:p w:rsidR="00991A15" w:rsidRPr="00801952" w:rsidRDefault="00991A15" w:rsidP="00203E70">
            <w:pPr>
              <w:pStyle w:val="Tekst1hoofding"/>
              <w:rPr>
                <w:rFonts w:cstheme="minorHAnsi"/>
                <w:lang w:val="nl-BE"/>
              </w:rPr>
            </w:pPr>
            <w:r w:rsidRPr="00801952">
              <w:rPr>
                <w:rFonts w:cstheme="minorHAnsi"/>
                <w:noProof/>
                <w:lang w:val="fr-BE" w:eastAsia="fr-BE"/>
              </w:rPr>
              <w:drawing>
                <wp:inline distT="0" distB="0" distL="0" distR="0" wp14:anchorId="26880E1C" wp14:editId="4C920E14">
                  <wp:extent cx="238095" cy="238095"/>
                  <wp:effectExtent l="19050" t="0" r="0" b="0"/>
                  <wp:docPr id="27" name="Afbeelding 26" descr="icoon_warning_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oon_warning_25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095" cy="23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801952">
              <w:rPr>
                <w:rFonts w:cstheme="minorHAnsi"/>
                <w:lang w:val="nl-BE"/>
              </w:rPr>
              <w:t xml:space="preserve"> </w:t>
            </w:r>
            <w:r w:rsidRPr="00801952">
              <w:rPr>
                <w:rFonts w:cstheme="minorHAnsi"/>
                <w:b/>
                <w:lang w:val="nl-BE"/>
              </w:rPr>
              <w:t>Opmerking</w:t>
            </w:r>
          </w:p>
          <w:p w:rsidR="00991A15" w:rsidRPr="00801952" w:rsidRDefault="00991A15" w:rsidP="00203E70">
            <w:pPr>
              <w:pStyle w:val="Tekst1"/>
              <w:rPr>
                <w:rFonts w:cstheme="minorHAnsi"/>
                <w:b w:val="0"/>
                <w:lang w:val="nl-BE"/>
              </w:rPr>
            </w:pPr>
            <w:r w:rsidRPr="00801952">
              <w:rPr>
                <w:rFonts w:cstheme="minorHAnsi"/>
                <w:b w:val="0"/>
                <w:lang w:val="nl-BE"/>
              </w:rPr>
              <w:t>Het venster</w:t>
            </w:r>
            <w:r w:rsidR="001F5028">
              <w:rPr>
                <w:rFonts w:cstheme="minorHAnsi"/>
                <w:b w:val="0"/>
                <w:lang w:val="nl-BE"/>
              </w:rPr>
              <w:t>’C</w:t>
            </w:r>
            <w:r w:rsidRPr="00801952">
              <w:rPr>
                <w:rFonts w:cstheme="minorHAnsi"/>
                <w:b w:val="0"/>
                <w:lang w:val="nl-BE"/>
              </w:rPr>
              <w:t xml:space="preserve">ombined </w:t>
            </w:r>
            <w:r w:rsidR="001F5028">
              <w:rPr>
                <w:rFonts w:cstheme="minorHAnsi"/>
                <w:b w:val="0"/>
                <w:lang w:val="nl-BE"/>
              </w:rPr>
              <w:t>F</w:t>
            </w:r>
            <w:r w:rsidRPr="00801952">
              <w:rPr>
                <w:rFonts w:cstheme="minorHAnsi"/>
                <w:b w:val="0"/>
                <w:lang w:val="nl-BE"/>
              </w:rPr>
              <w:t>iles</w:t>
            </w:r>
            <w:r w:rsidR="001F5028">
              <w:rPr>
                <w:rFonts w:cstheme="minorHAnsi"/>
                <w:b w:val="0"/>
                <w:lang w:val="nl-BE"/>
              </w:rPr>
              <w:t>’</w:t>
            </w:r>
            <w:r w:rsidRPr="00801952">
              <w:rPr>
                <w:rFonts w:cstheme="minorHAnsi"/>
                <w:b w:val="0"/>
                <w:lang w:val="nl-BE"/>
              </w:rPr>
              <w:t xml:space="preserve"> komt niet altijd automatisch op de voorgrond</w:t>
            </w:r>
            <w:r w:rsidR="00876E2C">
              <w:rPr>
                <w:rFonts w:cstheme="minorHAnsi"/>
                <w:b w:val="0"/>
                <w:lang w:val="nl-BE"/>
              </w:rPr>
              <w:t xml:space="preserve"> </w:t>
            </w:r>
            <w:r w:rsidRPr="00801952">
              <w:rPr>
                <w:rFonts w:cstheme="minorHAnsi"/>
                <w:b w:val="0"/>
                <w:lang w:val="nl-BE"/>
              </w:rPr>
              <w:t xml:space="preserve"> -  activeer het in dat geval via de taakbalk.</w:t>
            </w:r>
          </w:p>
          <w:p w:rsidR="00D119AF" w:rsidRPr="00801952" w:rsidRDefault="00D119AF" w:rsidP="00203E70">
            <w:pPr>
              <w:pStyle w:val="Tekst1"/>
              <w:rPr>
                <w:rFonts w:cstheme="minorHAnsi"/>
                <w:b w:val="0"/>
                <w:lang w:val="nl-BE"/>
              </w:rPr>
            </w:pPr>
          </w:p>
          <w:p w:rsidR="00EE4828" w:rsidRPr="00801952" w:rsidRDefault="00EE4828" w:rsidP="00EE4828">
            <w:pPr>
              <w:pStyle w:val="Tabellijstgenummerd"/>
              <w:rPr>
                <w:rFonts w:cstheme="minorHAnsi"/>
                <w:b w:val="0"/>
                <w:lang w:val="nl-BE"/>
              </w:rPr>
            </w:pPr>
            <w:r w:rsidRPr="00801952">
              <w:rPr>
                <w:rFonts w:cstheme="minorHAnsi"/>
                <w:b w:val="0"/>
                <w:lang w:val="nl-BE"/>
              </w:rPr>
              <w:t>Plaats de documenten in de juiste volgorde via ‘Move up’ and ‘Move Down’</w:t>
            </w:r>
          </w:p>
          <w:p w:rsidR="00991A15" w:rsidRPr="00801952" w:rsidRDefault="00991A15" w:rsidP="00EE4828">
            <w:pPr>
              <w:pStyle w:val="Tabellijstgenummerd"/>
              <w:rPr>
                <w:rFonts w:cstheme="minorHAnsi"/>
                <w:b w:val="0"/>
                <w:lang w:val="nl-BE"/>
              </w:rPr>
            </w:pPr>
            <w:r w:rsidRPr="00801952">
              <w:rPr>
                <w:rFonts w:cstheme="minorHAnsi"/>
                <w:b w:val="0"/>
                <w:lang w:val="nl-BE"/>
              </w:rPr>
              <w:t>Voeg nadien eventueel andere documenten toe</w:t>
            </w:r>
            <w:r w:rsidR="00D119AF" w:rsidRPr="00801952">
              <w:rPr>
                <w:rFonts w:cstheme="minorHAnsi"/>
                <w:b w:val="0"/>
                <w:lang w:val="nl-BE"/>
              </w:rPr>
              <w:t xml:space="preserve"> via ‘Add Files’</w:t>
            </w:r>
            <w:r w:rsidRPr="00801952">
              <w:rPr>
                <w:rFonts w:cstheme="minorHAnsi"/>
                <w:b w:val="0"/>
                <w:lang w:val="nl-BE"/>
              </w:rPr>
              <w:t>.</w:t>
            </w:r>
            <w:r w:rsidR="00876E2C">
              <w:rPr>
                <w:rFonts w:cstheme="minorHAnsi"/>
                <w:b w:val="0"/>
                <w:lang w:val="nl-BE"/>
              </w:rPr>
              <w:t xml:space="preserve"> </w:t>
            </w:r>
            <w:r w:rsidRPr="00801952">
              <w:rPr>
                <w:rFonts w:cstheme="minorHAnsi"/>
                <w:b w:val="0"/>
                <w:lang w:val="nl-BE"/>
              </w:rPr>
              <w:t xml:space="preserve"> In deze oefening dient u </w:t>
            </w:r>
            <w:bookmarkStart w:id="1" w:name="OLE_LINK1"/>
            <w:bookmarkStart w:id="2" w:name="OLE_LINK2"/>
            <w:r w:rsidRPr="00801952">
              <w:rPr>
                <w:rFonts w:cstheme="minorHAnsi"/>
                <w:b w:val="0"/>
                <w:lang w:val="nl-BE"/>
              </w:rPr>
              <w:t xml:space="preserve">het PDF document ‘Verdeling KCD CNT’ </w:t>
            </w:r>
            <w:bookmarkEnd w:id="1"/>
            <w:bookmarkEnd w:id="2"/>
            <w:r w:rsidRPr="00801952">
              <w:rPr>
                <w:rFonts w:cstheme="minorHAnsi"/>
                <w:b w:val="0"/>
                <w:lang w:val="nl-BE"/>
              </w:rPr>
              <w:t>nogmaals toe te voegen om de geïntegreerde bijlagen voor de beide talen te kunnen integreren.</w:t>
            </w:r>
          </w:p>
          <w:p w:rsidR="00991A15" w:rsidRPr="00801952" w:rsidRDefault="00991A15" w:rsidP="00EE4828">
            <w:pPr>
              <w:pStyle w:val="Tabellijstgenummerd"/>
              <w:rPr>
                <w:rFonts w:cstheme="minorHAnsi"/>
                <w:b w:val="0"/>
                <w:lang w:val="nl-BE"/>
              </w:rPr>
            </w:pPr>
            <w:r w:rsidRPr="00801952">
              <w:rPr>
                <w:rFonts w:cstheme="minorHAnsi"/>
                <w:b w:val="0"/>
                <w:lang w:val="nl-BE"/>
              </w:rPr>
              <w:t xml:space="preserve">Gebruik de knop ‘Choose pages’ om de </w:t>
            </w:r>
            <w:r w:rsidR="00D119AF" w:rsidRPr="00801952">
              <w:rPr>
                <w:rFonts w:cstheme="minorHAnsi"/>
                <w:b w:val="0"/>
                <w:lang w:val="nl-BE"/>
              </w:rPr>
              <w:t>eerste en derde pagina te selecteren  van het PDF document ‘Verdeling KCD CNT’</w:t>
            </w:r>
            <w:r w:rsidR="001F5028">
              <w:rPr>
                <w:rFonts w:cstheme="minorHAnsi"/>
                <w:b w:val="0"/>
                <w:lang w:val="nl-BE"/>
              </w:rPr>
              <w:t>.</w:t>
            </w:r>
          </w:p>
          <w:p w:rsidR="0021093D" w:rsidRPr="00801952" w:rsidRDefault="0021093D" w:rsidP="00EE4828">
            <w:pPr>
              <w:pStyle w:val="Tabellijstgenummerd"/>
              <w:rPr>
                <w:rFonts w:cstheme="minorHAnsi"/>
                <w:b w:val="0"/>
                <w:lang w:val="nl-BE"/>
              </w:rPr>
            </w:pPr>
            <w:r w:rsidRPr="00801952">
              <w:rPr>
                <w:rFonts w:cstheme="minorHAnsi"/>
                <w:b w:val="0"/>
                <w:lang w:val="nl-BE"/>
              </w:rPr>
              <w:t>Combineer alles via de knop ‘Combine Files’</w:t>
            </w:r>
          </w:p>
          <w:p w:rsidR="002935A6" w:rsidRPr="00801952" w:rsidRDefault="002935A6" w:rsidP="002935A6">
            <w:pPr>
              <w:pStyle w:val="Tabellijstgenummerd"/>
              <w:numPr>
                <w:ilvl w:val="0"/>
                <w:numId w:val="0"/>
              </w:numPr>
              <w:ind w:left="425" w:hanging="425"/>
              <w:rPr>
                <w:rFonts w:cstheme="minorHAnsi"/>
                <w:b w:val="0"/>
                <w:lang w:val="nl-BE"/>
              </w:rPr>
            </w:pPr>
          </w:p>
        </w:tc>
        <w:tc>
          <w:tcPr>
            <w:tcW w:w="5041" w:type="dxa"/>
          </w:tcPr>
          <w:p w:rsidR="0021093D" w:rsidRPr="00801952" w:rsidRDefault="00BD010C" w:rsidP="00153084">
            <w:pPr>
              <w:pStyle w:val="Tekst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  <w:lang w:val="nl-BE" w:eastAsia="en-GB"/>
              </w:rPr>
            </w:pPr>
            <w:r w:rsidRPr="00801952"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59264" behindDoc="1" locked="0" layoutInCell="1" allowOverlap="1" wp14:anchorId="1A33012A" wp14:editId="31C07150">
                  <wp:simplePos x="0" y="0"/>
                  <wp:positionH relativeFrom="column">
                    <wp:posOffset>399415</wp:posOffset>
                  </wp:positionH>
                  <wp:positionV relativeFrom="paragraph">
                    <wp:posOffset>283845</wp:posOffset>
                  </wp:positionV>
                  <wp:extent cx="2933700" cy="1576070"/>
                  <wp:effectExtent l="0" t="0" r="0" b="5080"/>
                  <wp:wrapThrough wrapText="bothSides">
                    <wp:wrapPolygon edited="0">
                      <wp:start x="0" y="0"/>
                      <wp:lineTo x="0" y="21409"/>
                      <wp:lineTo x="21460" y="21409"/>
                      <wp:lineTo x="21460" y="0"/>
                      <wp:lineTo x="0" y="0"/>
                    </wp:wrapPolygon>
                  </wp:wrapThrough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01.jpg"/>
                          <pic:cNvPicPr/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091"/>
                          <a:stretch/>
                        </pic:blipFill>
                        <pic:spPr bwMode="auto">
                          <a:xfrm>
                            <a:off x="0" y="0"/>
                            <a:ext cx="2933700" cy="15760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01952"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60288" behindDoc="1" locked="0" layoutInCell="1" allowOverlap="1" wp14:anchorId="3EC7E7B9" wp14:editId="16117FFF">
                  <wp:simplePos x="0" y="0"/>
                  <wp:positionH relativeFrom="column">
                    <wp:posOffset>493395</wp:posOffset>
                  </wp:positionH>
                  <wp:positionV relativeFrom="paragraph">
                    <wp:posOffset>2001520</wp:posOffset>
                  </wp:positionV>
                  <wp:extent cx="2923540" cy="2541905"/>
                  <wp:effectExtent l="0" t="0" r="0" b="0"/>
                  <wp:wrapThrough wrapText="bothSides">
                    <wp:wrapPolygon edited="0">
                      <wp:start x="1126" y="0"/>
                      <wp:lineTo x="1126" y="21368"/>
                      <wp:lineTo x="21394" y="21368"/>
                      <wp:lineTo x="21394" y="0"/>
                      <wp:lineTo x="1126" y="0"/>
                    </wp:wrapPolygon>
                  </wp:wrapThrough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02.jpg"/>
                          <pic:cNvPicPr/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5723" r="15506"/>
                          <a:stretch/>
                        </pic:blipFill>
                        <pic:spPr bwMode="auto">
                          <a:xfrm>
                            <a:off x="0" y="0"/>
                            <a:ext cx="2923540" cy="25419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E0D5B" w:rsidRPr="00801952" w:rsidRDefault="005E0D5B" w:rsidP="00153084">
            <w:pPr>
              <w:pStyle w:val="Tekst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lang w:val="nl-BE"/>
              </w:rPr>
            </w:pPr>
          </w:p>
        </w:tc>
      </w:tr>
      <w:tr w:rsidR="00905FF8" w:rsidRPr="00676164" w:rsidTr="00D0668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905FF8" w:rsidRPr="00801952" w:rsidRDefault="00C9354D" w:rsidP="00EE4828">
            <w:pPr>
              <w:pStyle w:val="Tabellijstgenummerd"/>
              <w:rPr>
                <w:rFonts w:cstheme="minorHAnsi"/>
                <w:b w:val="0"/>
                <w:lang w:val="nl-BE"/>
              </w:rPr>
            </w:pPr>
            <w:r w:rsidRPr="00801952">
              <w:rPr>
                <w:rFonts w:cstheme="minorHAnsi"/>
                <w:b w:val="0"/>
                <w:lang w:val="nl-BE"/>
              </w:rPr>
              <w:lastRenderedPageBreak/>
              <w:t>Via de ‘</w:t>
            </w:r>
            <w:proofErr w:type="spellStart"/>
            <w:r w:rsidRPr="00801952">
              <w:rPr>
                <w:rFonts w:cstheme="minorHAnsi"/>
                <w:b w:val="0"/>
                <w:lang w:val="nl-BE"/>
              </w:rPr>
              <w:t>navigation</w:t>
            </w:r>
            <w:proofErr w:type="spellEnd"/>
            <w:r w:rsidRPr="00801952">
              <w:rPr>
                <w:rFonts w:cstheme="minorHAnsi"/>
                <w:b w:val="0"/>
                <w:lang w:val="nl-BE"/>
              </w:rPr>
              <w:t xml:space="preserve"> </w:t>
            </w:r>
            <w:proofErr w:type="spellStart"/>
            <w:r w:rsidRPr="00801952">
              <w:rPr>
                <w:rFonts w:cstheme="minorHAnsi"/>
                <w:b w:val="0"/>
                <w:lang w:val="nl-BE"/>
              </w:rPr>
              <w:t>pane</w:t>
            </w:r>
            <w:proofErr w:type="spellEnd"/>
            <w:r w:rsidRPr="00801952">
              <w:rPr>
                <w:rFonts w:cstheme="minorHAnsi"/>
                <w:b w:val="0"/>
                <w:lang w:val="nl-BE"/>
              </w:rPr>
              <w:t xml:space="preserve"> Bookmarks’ links in het scherm dient u vervolgens de juiste structuur aan te brengen. </w:t>
            </w:r>
          </w:p>
          <w:p w:rsidR="00C65612" w:rsidRPr="00801952" w:rsidRDefault="00C65612" w:rsidP="00C65612">
            <w:pPr>
              <w:pStyle w:val="Tabellijstgenummerd"/>
              <w:rPr>
                <w:rFonts w:cstheme="minorHAnsi"/>
                <w:b w:val="0"/>
                <w:lang w:val="nl-BE"/>
              </w:rPr>
            </w:pPr>
            <w:r w:rsidRPr="00801952">
              <w:rPr>
                <w:rFonts w:cstheme="minorHAnsi"/>
                <w:b w:val="0"/>
                <w:lang w:val="nl-BE"/>
              </w:rPr>
              <w:t xml:space="preserve">Gebruik ‘drag and drop’ om de bookmarks naar de juiste plaats te slepen.  Gebruik ‘-‘ en ‘+’ om de struktuur open en dicht te klappen. </w:t>
            </w:r>
            <w:r w:rsidRPr="00801952">
              <w:rPr>
                <w:rFonts w:cstheme="minorHAnsi"/>
                <w:b w:val="0"/>
                <w:lang w:val="nl-BE"/>
              </w:rPr>
              <w:br/>
              <w:t>Gebruik de buttons bovenaan rechts om bookmarks in te voegen of te verwijderen.  Vooraleer u een nieuwe bookma</w:t>
            </w:r>
            <w:r w:rsidR="00876E2C">
              <w:rPr>
                <w:rFonts w:cstheme="minorHAnsi"/>
                <w:b w:val="0"/>
                <w:lang w:val="nl-BE"/>
              </w:rPr>
              <w:t>rk maakt moet u eerst de juiste</w:t>
            </w:r>
            <w:r w:rsidRPr="00801952">
              <w:rPr>
                <w:rFonts w:cstheme="minorHAnsi"/>
                <w:b w:val="0"/>
                <w:lang w:val="nl-BE"/>
              </w:rPr>
              <w:t xml:space="preserve"> pagina hebben geselecteerd waar de bookmark naar toe moet leiden. </w:t>
            </w:r>
            <w:r w:rsidRPr="00801952">
              <w:rPr>
                <w:rFonts w:cstheme="minorHAnsi"/>
                <w:b w:val="0"/>
                <w:lang w:val="nl-BE"/>
              </w:rPr>
              <w:br/>
              <w:t>Gebruik tenslotte ‘rename’ via rechtermuisklik op de bookmark om te hernoemen.</w:t>
            </w:r>
          </w:p>
          <w:p w:rsidR="00C65612" w:rsidRPr="00801952" w:rsidRDefault="00C65612" w:rsidP="00203E70">
            <w:pPr>
              <w:pStyle w:val="Tekst1hoofding"/>
              <w:rPr>
                <w:rFonts w:cstheme="minorHAnsi"/>
                <w:lang w:val="nl-BE"/>
              </w:rPr>
            </w:pPr>
            <w:r w:rsidRPr="00801952">
              <w:rPr>
                <w:rFonts w:cstheme="minorHAnsi"/>
                <w:noProof/>
                <w:lang w:val="fr-BE" w:eastAsia="fr-BE"/>
              </w:rPr>
              <w:drawing>
                <wp:inline distT="0" distB="0" distL="0" distR="0" wp14:anchorId="386820AB" wp14:editId="0DBA2175">
                  <wp:extent cx="238095" cy="238095"/>
                  <wp:effectExtent l="19050" t="0" r="0" b="0"/>
                  <wp:docPr id="17" name="Afbeelding 15" descr="icoon_info_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oon_info_25.pn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095" cy="23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801952">
              <w:rPr>
                <w:rFonts w:cstheme="minorHAnsi"/>
                <w:lang w:val="nl-BE"/>
              </w:rPr>
              <w:t xml:space="preserve"> </w:t>
            </w:r>
            <w:r w:rsidRPr="00801952">
              <w:rPr>
                <w:rFonts w:cstheme="minorHAnsi"/>
                <w:b/>
                <w:lang w:val="nl-BE"/>
              </w:rPr>
              <w:t>Tip</w:t>
            </w:r>
          </w:p>
          <w:p w:rsidR="00C65612" w:rsidRPr="00801952" w:rsidRDefault="00C65612" w:rsidP="00203E70">
            <w:pPr>
              <w:pStyle w:val="Tekst1"/>
              <w:rPr>
                <w:rFonts w:cstheme="minorHAnsi"/>
                <w:b w:val="0"/>
                <w:lang w:val="nl-BE"/>
              </w:rPr>
            </w:pPr>
            <w:r w:rsidRPr="00801952">
              <w:rPr>
                <w:rFonts w:cstheme="minorHAnsi"/>
                <w:b w:val="0"/>
                <w:lang w:val="nl-BE"/>
              </w:rPr>
              <w:t>F2 om een bookmark te editeren werkt ook</w:t>
            </w:r>
          </w:p>
          <w:p w:rsidR="00C65612" w:rsidRPr="00801952" w:rsidRDefault="00C65612" w:rsidP="00C65612">
            <w:pPr>
              <w:pStyle w:val="Tabellijstgenummerd"/>
              <w:numPr>
                <w:ilvl w:val="0"/>
                <w:numId w:val="0"/>
              </w:numPr>
              <w:ind w:left="425" w:hanging="425"/>
              <w:rPr>
                <w:rFonts w:cstheme="minorHAnsi"/>
                <w:b w:val="0"/>
                <w:lang w:val="nl-BE"/>
              </w:rPr>
            </w:pPr>
          </w:p>
        </w:tc>
        <w:tc>
          <w:tcPr>
            <w:tcW w:w="5041" w:type="dxa"/>
          </w:tcPr>
          <w:p w:rsidR="00905FF8" w:rsidRPr="00801952" w:rsidRDefault="001721D3" w:rsidP="00153084">
            <w:pPr>
              <w:pStyle w:val="Tekst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  <w:lang w:val="nl-BE" w:eastAsia="en-GB"/>
              </w:rPr>
            </w:pPr>
            <w:r w:rsidRPr="00801952"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62336" behindDoc="1" locked="0" layoutInCell="1" allowOverlap="1" wp14:anchorId="38A2371B" wp14:editId="4228EA17">
                  <wp:simplePos x="0" y="0"/>
                  <wp:positionH relativeFrom="column">
                    <wp:posOffset>176530</wp:posOffset>
                  </wp:positionH>
                  <wp:positionV relativeFrom="paragraph">
                    <wp:posOffset>1045845</wp:posOffset>
                  </wp:positionV>
                  <wp:extent cx="2712720" cy="2054225"/>
                  <wp:effectExtent l="0" t="0" r="0" b="3175"/>
                  <wp:wrapThrough wrapText="bothSides">
                    <wp:wrapPolygon edited="0">
                      <wp:start x="0" y="0"/>
                      <wp:lineTo x="0" y="21433"/>
                      <wp:lineTo x="21388" y="21433"/>
                      <wp:lineTo x="21388" y="0"/>
                      <wp:lineTo x="0" y="0"/>
                    </wp:wrapPolygon>
                  </wp:wrapThrough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06.jp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2720" cy="2054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65612" w:rsidRPr="00801952"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61312" behindDoc="1" locked="0" layoutInCell="1" allowOverlap="1" wp14:anchorId="36A941AF" wp14:editId="16499B70">
                  <wp:simplePos x="0" y="0"/>
                  <wp:positionH relativeFrom="column">
                    <wp:posOffset>598805</wp:posOffset>
                  </wp:positionH>
                  <wp:positionV relativeFrom="paragraph">
                    <wp:posOffset>77470</wp:posOffset>
                  </wp:positionV>
                  <wp:extent cx="1671955" cy="592455"/>
                  <wp:effectExtent l="0" t="0" r="4445" b="0"/>
                  <wp:wrapThrough wrapText="bothSides">
                    <wp:wrapPolygon edited="0">
                      <wp:start x="0" y="0"/>
                      <wp:lineTo x="0" y="20836"/>
                      <wp:lineTo x="21411" y="20836"/>
                      <wp:lineTo x="21411" y="0"/>
                      <wp:lineTo x="0" y="0"/>
                    </wp:wrapPolygon>
                  </wp:wrapThrough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03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1955" cy="592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721D3" w:rsidRPr="00676164" w:rsidTr="00D066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1721D3" w:rsidRPr="00801952" w:rsidRDefault="001721D3" w:rsidP="00EE4828">
            <w:pPr>
              <w:pStyle w:val="Tabellijstgenummerd"/>
              <w:rPr>
                <w:rFonts w:cstheme="minorHAnsi"/>
                <w:b w:val="0"/>
                <w:lang w:val="nl-BE"/>
              </w:rPr>
            </w:pPr>
            <w:r w:rsidRPr="00801952">
              <w:rPr>
                <w:rFonts w:cstheme="minorHAnsi"/>
                <w:b w:val="0"/>
                <w:lang w:val="nl-BE"/>
              </w:rPr>
              <w:t>Bewaar het document als een PDF/A-1b</w:t>
            </w:r>
          </w:p>
        </w:tc>
        <w:tc>
          <w:tcPr>
            <w:tcW w:w="5041" w:type="dxa"/>
          </w:tcPr>
          <w:p w:rsidR="00BD010C" w:rsidRPr="00956357" w:rsidRDefault="00BD010C" w:rsidP="00153084">
            <w:pPr>
              <w:pStyle w:val="Tekst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  <w:lang w:val="nl-BE" w:eastAsia="en-GB"/>
              </w:rPr>
            </w:pPr>
          </w:p>
          <w:p w:rsidR="001721D3" w:rsidRPr="00801952" w:rsidRDefault="00D60FA0" w:rsidP="00153084">
            <w:pPr>
              <w:pStyle w:val="Tekst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  <w:lang w:val="nl-BE" w:eastAsia="en-GB"/>
              </w:rPr>
            </w:pPr>
            <w:r w:rsidRPr="00801952"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63360" behindDoc="1" locked="0" layoutInCell="1" allowOverlap="1" wp14:anchorId="20DCC865" wp14:editId="510080B7">
                  <wp:simplePos x="0" y="0"/>
                  <wp:positionH relativeFrom="column">
                    <wp:posOffset>60960</wp:posOffset>
                  </wp:positionH>
                  <wp:positionV relativeFrom="paragraph">
                    <wp:posOffset>129540</wp:posOffset>
                  </wp:positionV>
                  <wp:extent cx="2954020" cy="1685925"/>
                  <wp:effectExtent l="0" t="0" r="0" b="9525"/>
                  <wp:wrapTopAndBottom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07.jpg"/>
                          <pic:cNvPicPr/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275" t="57190" r="2456"/>
                          <a:stretch/>
                        </pic:blipFill>
                        <pic:spPr bwMode="auto">
                          <a:xfrm>
                            <a:off x="0" y="0"/>
                            <a:ext cx="2954020" cy="16859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3C5035" w:rsidRPr="00801952" w:rsidRDefault="003C5035" w:rsidP="00153084">
      <w:pPr>
        <w:pStyle w:val="Tekst1"/>
        <w:ind w:left="-426"/>
        <w:rPr>
          <w:rFonts w:cstheme="minorHAnsi"/>
          <w:lang w:val="nl-BE"/>
        </w:rPr>
      </w:pPr>
    </w:p>
    <w:p w:rsidR="003C5035" w:rsidRPr="00801952" w:rsidRDefault="003C5035">
      <w:pPr>
        <w:widowControl/>
        <w:spacing w:after="0" w:line="240" w:lineRule="auto"/>
        <w:rPr>
          <w:rFonts w:cstheme="minorHAnsi"/>
          <w:lang w:val="nl-BE"/>
        </w:rPr>
      </w:pPr>
      <w:r w:rsidRPr="00801952">
        <w:rPr>
          <w:rFonts w:cstheme="minorHAnsi"/>
          <w:lang w:val="nl-BE"/>
        </w:rPr>
        <w:br w:type="page"/>
      </w:r>
    </w:p>
    <w:tbl>
      <w:tblPr>
        <w:tblStyle w:val="LightList-Accent1"/>
        <w:tblW w:w="0" w:type="auto"/>
        <w:tblInd w:w="-318" w:type="dxa"/>
        <w:tblLook w:val="04A0" w:firstRow="1" w:lastRow="0" w:firstColumn="1" w:lastColumn="0" w:noHBand="0" w:noVBand="1"/>
      </w:tblPr>
      <w:tblGrid>
        <w:gridCol w:w="5359"/>
        <w:gridCol w:w="5041"/>
      </w:tblGrid>
      <w:tr w:rsidR="003C5035" w:rsidRPr="00676164" w:rsidTr="002038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00" w:type="dxa"/>
            <w:gridSpan w:val="2"/>
            <w:vAlign w:val="center"/>
          </w:tcPr>
          <w:p w:rsidR="003C5035" w:rsidRPr="002270CD" w:rsidRDefault="003C5035" w:rsidP="00A15176">
            <w:pPr>
              <w:pStyle w:val="Heading1"/>
              <w:outlineLvl w:val="0"/>
              <w:rPr>
                <w:b/>
                <w:lang w:val="nl-BE"/>
              </w:rPr>
            </w:pPr>
            <w:bookmarkStart w:id="3" w:name="_Toc322865918"/>
            <w:r w:rsidRPr="002270CD">
              <w:rPr>
                <w:b/>
                <w:lang w:val="nl-BE"/>
              </w:rPr>
              <w:lastRenderedPageBreak/>
              <w:t xml:space="preserve">Oefening 2 </w:t>
            </w:r>
            <w:r w:rsidR="00801952" w:rsidRPr="002270CD">
              <w:rPr>
                <w:b/>
                <w:lang w:val="nl-BE"/>
              </w:rPr>
              <w:t>–</w:t>
            </w:r>
            <w:r w:rsidRPr="002270CD">
              <w:rPr>
                <w:b/>
                <w:lang w:val="nl-BE"/>
              </w:rPr>
              <w:t xml:space="preserve"> </w:t>
            </w:r>
            <w:r w:rsidR="00801952" w:rsidRPr="002270CD">
              <w:rPr>
                <w:b/>
                <w:lang w:val="nl-BE"/>
              </w:rPr>
              <w:t>Document met formules omzetten naar PDF/A en zoekbaar maken</w:t>
            </w:r>
            <w:bookmarkEnd w:id="3"/>
          </w:p>
        </w:tc>
      </w:tr>
      <w:tr w:rsidR="003C5035" w:rsidRPr="00676164" w:rsidTr="002038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00" w:type="dxa"/>
            <w:gridSpan w:val="2"/>
            <w:shd w:val="clear" w:color="auto" w:fill="EAF1DD" w:themeFill="accent3" w:themeFillTint="33"/>
          </w:tcPr>
          <w:p w:rsidR="00BD010C" w:rsidRDefault="003C5035" w:rsidP="00801952">
            <w:pPr>
              <w:pStyle w:val="Tekst1"/>
              <w:rPr>
                <w:rFonts w:cstheme="minorHAnsi"/>
                <w:lang w:val="nl-BE"/>
              </w:rPr>
            </w:pPr>
            <w:r w:rsidRPr="00801952">
              <w:rPr>
                <w:rFonts w:cstheme="minorHAnsi"/>
                <w:lang w:val="nl-BE"/>
              </w:rPr>
              <w:t xml:space="preserve">Doel: </w:t>
            </w:r>
          </w:p>
          <w:p w:rsidR="00BD010C" w:rsidRPr="00BD010C" w:rsidRDefault="00801952" w:rsidP="00BD010C">
            <w:pPr>
              <w:pStyle w:val="Tabellijst"/>
              <w:rPr>
                <w:b w:val="0"/>
              </w:rPr>
            </w:pPr>
            <w:r w:rsidRPr="00BD010C">
              <w:rPr>
                <w:b w:val="0"/>
              </w:rPr>
              <w:t xml:space="preserve">Evalueren hoe Acrobat X formules omzet en eventuele problemen hiermee kunnen </w:t>
            </w:r>
            <w:r w:rsidR="00876E2C">
              <w:rPr>
                <w:b w:val="0"/>
              </w:rPr>
              <w:t>rechtzetten.</w:t>
            </w:r>
          </w:p>
          <w:p w:rsidR="003C5035" w:rsidRPr="00BD010C" w:rsidRDefault="00BD010C" w:rsidP="00BD010C">
            <w:pPr>
              <w:pStyle w:val="Tabellijst"/>
              <w:rPr>
                <w:b w:val="0"/>
              </w:rPr>
            </w:pPr>
            <w:r w:rsidRPr="00BD010C">
              <w:rPr>
                <w:b w:val="0"/>
              </w:rPr>
              <w:t>B</w:t>
            </w:r>
            <w:r w:rsidR="00801952" w:rsidRPr="00BD010C">
              <w:rPr>
                <w:b w:val="0"/>
              </w:rPr>
              <w:t xml:space="preserve">epaalde tekeningen </w:t>
            </w:r>
            <w:r w:rsidRPr="00BD010C">
              <w:rPr>
                <w:b w:val="0"/>
              </w:rPr>
              <w:t xml:space="preserve"> zoekbaar maken via OCR</w:t>
            </w:r>
            <w:r w:rsidR="00876E2C">
              <w:rPr>
                <w:b w:val="0"/>
              </w:rPr>
              <w:t>.</w:t>
            </w:r>
          </w:p>
          <w:p w:rsidR="00BD010C" w:rsidRPr="00801952" w:rsidRDefault="00BD010C" w:rsidP="00BD010C">
            <w:pPr>
              <w:pStyle w:val="Tabellijst"/>
            </w:pPr>
            <w:r w:rsidRPr="00BD010C">
              <w:rPr>
                <w:b w:val="0"/>
              </w:rPr>
              <w:t xml:space="preserve">De </w:t>
            </w:r>
            <w:r w:rsidR="00876E2C">
              <w:rPr>
                <w:b w:val="0"/>
              </w:rPr>
              <w:t>‘</w:t>
            </w:r>
            <w:r w:rsidRPr="00BD010C">
              <w:rPr>
                <w:b w:val="0"/>
              </w:rPr>
              <w:t>print to PDF</w:t>
            </w:r>
            <w:r w:rsidR="00876E2C">
              <w:rPr>
                <w:b w:val="0"/>
              </w:rPr>
              <w:t>’</w:t>
            </w:r>
            <w:r w:rsidRPr="00BD010C">
              <w:rPr>
                <w:b w:val="0"/>
              </w:rPr>
              <w:t xml:space="preserve"> methode gebruiken als beste aanpak i</w:t>
            </w:r>
            <w:r w:rsidR="00876E2C">
              <w:rPr>
                <w:b w:val="0"/>
              </w:rPr>
              <w:t>.</w:t>
            </w:r>
            <w:r w:rsidRPr="00BD010C">
              <w:rPr>
                <w:b w:val="0"/>
              </w:rPr>
              <w:t>v</w:t>
            </w:r>
            <w:r w:rsidR="00876E2C">
              <w:rPr>
                <w:b w:val="0"/>
              </w:rPr>
              <w:t>.</w:t>
            </w:r>
            <w:r w:rsidRPr="00BD010C">
              <w:rPr>
                <w:b w:val="0"/>
              </w:rPr>
              <w:t>m</w:t>
            </w:r>
            <w:r w:rsidR="00876E2C">
              <w:rPr>
                <w:b w:val="0"/>
              </w:rPr>
              <w:t>.</w:t>
            </w:r>
            <w:r w:rsidRPr="00BD010C">
              <w:rPr>
                <w:b w:val="0"/>
              </w:rPr>
              <w:t xml:space="preserve"> formules</w:t>
            </w:r>
            <w:r>
              <w:t>.</w:t>
            </w:r>
          </w:p>
        </w:tc>
      </w:tr>
      <w:tr w:rsidR="003C5035" w:rsidRPr="00676164" w:rsidTr="002038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3C5035" w:rsidRDefault="00637407" w:rsidP="00145394">
            <w:pPr>
              <w:pStyle w:val="Tabellijstgenummerd"/>
              <w:numPr>
                <w:ilvl w:val="0"/>
                <w:numId w:val="25"/>
              </w:numPr>
              <w:rPr>
                <w:b w:val="0"/>
                <w:lang w:val="nl-BE"/>
              </w:rPr>
            </w:pPr>
            <w:r w:rsidRPr="00637407">
              <w:rPr>
                <w:b w:val="0"/>
                <w:lang w:val="nl-BE"/>
              </w:rPr>
              <w:t>Open het bestand ‘DocWithFormules.docx’</w:t>
            </w:r>
            <w:r>
              <w:rPr>
                <w:b w:val="0"/>
                <w:lang w:val="nl-BE"/>
              </w:rPr>
              <w:t xml:space="preserve"> in de oefeningen folder.</w:t>
            </w:r>
          </w:p>
          <w:p w:rsidR="00637407" w:rsidRPr="00637407" w:rsidRDefault="00637407" w:rsidP="00145394">
            <w:pPr>
              <w:pStyle w:val="Tabellijstgenummerd"/>
              <w:numPr>
                <w:ilvl w:val="0"/>
                <w:numId w:val="25"/>
              </w:numPr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 xml:space="preserve">Bekijk de formules op pagina </w:t>
            </w:r>
            <w:r w:rsidR="00F86C5B">
              <w:rPr>
                <w:b w:val="0"/>
                <w:lang w:val="nl-BE"/>
              </w:rPr>
              <w:t xml:space="preserve">3 en </w:t>
            </w:r>
            <w:r w:rsidR="00876E2C">
              <w:rPr>
                <w:b w:val="0"/>
                <w:lang w:val="nl-BE"/>
              </w:rPr>
              <w:t>4,</w:t>
            </w:r>
            <w:r w:rsidR="00F86C5B">
              <w:rPr>
                <w:b w:val="0"/>
                <w:lang w:val="nl-BE"/>
              </w:rPr>
              <w:t xml:space="preserve"> </w:t>
            </w:r>
            <w:r w:rsidR="00876E2C">
              <w:rPr>
                <w:b w:val="0"/>
                <w:lang w:val="nl-BE"/>
              </w:rPr>
              <w:t xml:space="preserve">alsook </w:t>
            </w:r>
            <w:r>
              <w:rPr>
                <w:b w:val="0"/>
                <w:lang w:val="nl-BE"/>
              </w:rPr>
              <w:t>de schema</w:t>
            </w:r>
            <w:r w:rsidR="00524EEC">
              <w:rPr>
                <w:b w:val="0"/>
                <w:lang w:val="nl-BE"/>
              </w:rPr>
              <w:t>’</w:t>
            </w:r>
            <w:r>
              <w:rPr>
                <w:b w:val="0"/>
                <w:lang w:val="nl-BE"/>
              </w:rPr>
              <w:t>s op</w:t>
            </w:r>
            <w:r w:rsidR="00524EEC">
              <w:rPr>
                <w:b w:val="0"/>
                <w:lang w:val="nl-BE"/>
              </w:rPr>
              <w:t xml:space="preserve"> de laatste</w:t>
            </w:r>
            <w:r>
              <w:rPr>
                <w:b w:val="0"/>
                <w:lang w:val="nl-BE"/>
              </w:rPr>
              <w:t xml:space="preserve"> pagina 37-40</w:t>
            </w:r>
            <w:r w:rsidR="00524EEC">
              <w:rPr>
                <w:b w:val="0"/>
                <w:lang w:val="nl-BE"/>
              </w:rPr>
              <w:t xml:space="preserve"> – deze zijn in de vorm van afbeeldingen en dus niet zoekbaar.</w:t>
            </w:r>
          </w:p>
        </w:tc>
        <w:tc>
          <w:tcPr>
            <w:tcW w:w="5041" w:type="dxa"/>
          </w:tcPr>
          <w:p w:rsidR="003C5035" w:rsidRPr="00637407" w:rsidRDefault="003C5035" w:rsidP="0020384B">
            <w:pPr>
              <w:pStyle w:val="Tekst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nl-BE"/>
              </w:rPr>
            </w:pPr>
          </w:p>
        </w:tc>
      </w:tr>
      <w:tr w:rsidR="008F6FD9" w:rsidRPr="00876E2C" w:rsidTr="002038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524EEC" w:rsidRPr="00524EEC" w:rsidRDefault="008F6FD9" w:rsidP="00145394">
            <w:pPr>
              <w:pStyle w:val="Tabellijstgenummerd"/>
              <w:numPr>
                <w:ilvl w:val="0"/>
                <w:numId w:val="25"/>
              </w:numPr>
              <w:rPr>
                <w:b w:val="0"/>
                <w:bCs w:val="0"/>
                <w:lang w:val="nl-BE"/>
              </w:rPr>
            </w:pPr>
            <w:r w:rsidRPr="00524EEC">
              <w:rPr>
                <w:b w:val="0"/>
                <w:bCs w:val="0"/>
                <w:lang w:val="nl-BE"/>
              </w:rPr>
              <w:t xml:space="preserve">Open het print venster in Word en kies de ‘Adobe PDF’ driver. </w:t>
            </w:r>
          </w:p>
          <w:p w:rsidR="00524EEC" w:rsidRPr="00524EEC" w:rsidRDefault="00524EEC" w:rsidP="00203E70">
            <w:pPr>
              <w:pStyle w:val="Tekst1hoofding"/>
              <w:rPr>
                <w:lang w:val="nl-BE"/>
              </w:rPr>
            </w:pPr>
            <w:r w:rsidRPr="00524EEC">
              <w:rPr>
                <w:noProof/>
                <w:lang w:val="fr-BE" w:eastAsia="fr-BE"/>
              </w:rPr>
              <w:drawing>
                <wp:inline distT="0" distB="0" distL="0" distR="0" wp14:anchorId="439A49AD" wp14:editId="11093F07">
                  <wp:extent cx="238095" cy="238095"/>
                  <wp:effectExtent l="19050" t="0" r="0" b="0"/>
                  <wp:docPr id="59" name="Afbeelding 26" descr="icoon_warning_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oon_warning_25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095" cy="23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524EEC">
              <w:rPr>
                <w:lang w:val="nl-BE"/>
              </w:rPr>
              <w:t xml:space="preserve"> </w:t>
            </w:r>
            <w:r w:rsidRPr="00524EEC">
              <w:rPr>
                <w:b/>
                <w:lang w:val="nl-BE"/>
              </w:rPr>
              <w:t>Opmerking</w:t>
            </w:r>
          </w:p>
          <w:p w:rsidR="00524EEC" w:rsidRPr="00524EEC" w:rsidRDefault="00524EEC" w:rsidP="00203E70">
            <w:pPr>
              <w:pStyle w:val="Tekst1"/>
              <w:rPr>
                <w:b w:val="0"/>
                <w:lang w:val="nl-BE"/>
              </w:rPr>
            </w:pPr>
            <w:r w:rsidRPr="00524EEC">
              <w:rPr>
                <w:b w:val="0"/>
                <w:lang w:val="nl-BE"/>
              </w:rPr>
              <w:t>Normaliter is de PDF/A-1b de standard instelling, maar u kunt dit altijd checken via de ‘print properties’</w:t>
            </w:r>
          </w:p>
          <w:p w:rsidR="00524EEC" w:rsidRDefault="005E6A9D" w:rsidP="005E6A9D">
            <w:pPr>
              <w:pStyle w:val="Tabellijstgenummerd"/>
              <w:rPr>
                <w:b w:val="0"/>
                <w:lang w:val="nl-BE"/>
              </w:rPr>
            </w:pPr>
            <w:r w:rsidRPr="005E6A9D">
              <w:rPr>
                <w:b w:val="0"/>
                <w:lang w:val="nl-BE"/>
              </w:rPr>
              <w:t>Print het document en bewaar het in de oefenfolder.</w:t>
            </w:r>
          </w:p>
          <w:p w:rsidR="005E6A9D" w:rsidRDefault="005E6A9D" w:rsidP="005E6A9D">
            <w:pPr>
              <w:pStyle w:val="Tabellijstgenummerd"/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>Verifieer de formules.</w:t>
            </w:r>
          </w:p>
          <w:p w:rsidR="005E6A9D" w:rsidRPr="005E6A9D" w:rsidRDefault="005E6A9D" w:rsidP="00203E70">
            <w:pPr>
              <w:pStyle w:val="Tekst1hoofding"/>
              <w:rPr>
                <w:lang w:val="nl-BE"/>
              </w:rPr>
            </w:pPr>
            <w:r>
              <w:rPr>
                <w:noProof/>
                <w:lang w:val="fr-BE" w:eastAsia="fr-BE"/>
              </w:rPr>
              <w:drawing>
                <wp:inline distT="0" distB="0" distL="0" distR="0" wp14:anchorId="2AC3A678" wp14:editId="2ED6028A">
                  <wp:extent cx="238095" cy="238095"/>
                  <wp:effectExtent l="19050" t="0" r="0" b="0"/>
                  <wp:docPr id="61" name="Afbeelding 26" descr="icoon_warning_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oon_warning_25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095" cy="23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5E6A9D">
              <w:rPr>
                <w:lang w:val="nl-BE"/>
              </w:rPr>
              <w:t xml:space="preserve"> Opmerking</w:t>
            </w:r>
          </w:p>
          <w:p w:rsidR="005E6A9D" w:rsidRPr="005E6A9D" w:rsidRDefault="005E6A9D" w:rsidP="005E6A9D">
            <w:pPr>
              <w:pStyle w:val="Tekst1"/>
              <w:rPr>
                <w:b w:val="0"/>
                <w:lang w:val="nl-BE"/>
              </w:rPr>
            </w:pPr>
            <w:r w:rsidRPr="005E6A9D">
              <w:rPr>
                <w:b w:val="0"/>
                <w:lang w:val="nl-BE"/>
              </w:rPr>
              <w:t>Als de formules niet goed worden geprint via deze method</w:t>
            </w:r>
            <w:r w:rsidR="00876E2C">
              <w:rPr>
                <w:b w:val="0"/>
                <w:lang w:val="nl-BE"/>
              </w:rPr>
              <w:t>e</w:t>
            </w:r>
            <w:r w:rsidRPr="005E6A9D">
              <w:rPr>
                <w:b w:val="0"/>
                <w:lang w:val="nl-BE"/>
              </w:rPr>
              <w:t xml:space="preserve">, dan zal de ‘Save as PDF/A’ </w:t>
            </w:r>
            <w:r w:rsidR="00876E2C" w:rsidRPr="005E6A9D">
              <w:rPr>
                <w:b w:val="0"/>
                <w:lang w:val="nl-BE"/>
              </w:rPr>
              <w:t>methode</w:t>
            </w:r>
            <w:r w:rsidRPr="005E6A9D">
              <w:rPr>
                <w:b w:val="0"/>
                <w:lang w:val="nl-BE"/>
              </w:rPr>
              <w:t xml:space="preserve"> vermoedelijk ook geen soelaas brengen;  u kunt het weliswaar altijd eens proberen.  Vermoedelijk dient u in dit geval de formules als afbeeldingen in te brengen</w:t>
            </w:r>
            <w:r>
              <w:rPr>
                <w:b w:val="0"/>
                <w:lang w:val="nl-BE"/>
              </w:rPr>
              <w:t xml:space="preserve"> (zie </w:t>
            </w:r>
            <w:r w:rsidR="00876E2C">
              <w:rPr>
                <w:b w:val="0"/>
                <w:lang w:val="nl-BE"/>
              </w:rPr>
              <w:t xml:space="preserve">oefening </w:t>
            </w:r>
            <w:r>
              <w:rPr>
                <w:b w:val="0"/>
                <w:lang w:val="nl-BE"/>
              </w:rPr>
              <w:t xml:space="preserve">‘Afbeeldingen inbrengen’), nadat u de formule heeft </w:t>
            </w:r>
            <w:r w:rsidR="00876E2C">
              <w:rPr>
                <w:b w:val="0"/>
                <w:lang w:val="nl-BE"/>
              </w:rPr>
              <w:t>gescand</w:t>
            </w:r>
            <w:r>
              <w:rPr>
                <w:b w:val="0"/>
                <w:lang w:val="nl-BE"/>
              </w:rPr>
              <w:t xml:space="preserve"> via bijv. Snagit. </w:t>
            </w:r>
          </w:p>
        </w:tc>
        <w:tc>
          <w:tcPr>
            <w:tcW w:w="5041" w:type="dxa"/>
          </w:tcPr>
          <w:p w:rsidR="008F6FD9" w:rsidRPr="00524EEC" w:rsidRDefault="00524EEC" w:rsidP="0020384B">
            <w:pPr>
              <w:pStyle w:val="Tekst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lang w:val="nl-BE"/>
              </w:rPr>
            </w:pPr>
            <w:r w:rsidRPr="00524EEC"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64384" behindDoc="1" locked="0" layoutInCell="1" allowOverlap="1" wp14:anchorId="632C43C5" wp14:editId="3430BC07">
                  <wp:simplePos x="0" y="0"/>
                  <wp:positionH relativeFrom="column">
                    <wp:posOffset>76835</wp:posOffset>
                  </wp:positionH>
                  <wp:positionV relativeFrom="paragraph">
                    <wp:posOffset>135890</wp:posOffset>
                  </wp:positionV>
                  <wp:extent cx="2963545" cy="2216150"/>
                  <wp:effectExtent l="0" t="0" r="8255" b="0"/>
                  <wp:wrapTopAndBottom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croXTrio000.jp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3545" cy="2216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5E6A9D" w:rsidRPr="00676164" w:rsidTr="002038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5E6A9D" w:rsidRDefault="00F86C5B" w:rsidP="00145394">
            <w:pPr>
              <w:pStyle w:val="Tabellijstgenummerd"/>
              <w:numPr>
                <w:ilvl w:val="0"/>
                <w:numId w:val="25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 xml:space="preserve">Zorg ervoor dat het PDF/1-A document editeerbaar is/ </w:t>
            </w:r>
            <w:r w:rsidR="00876E2C">
              <w:rPr>
                <w:b w:val="0"/>
                <w:bCs w:val="0"/>
                <w:lang w:val="nl-BE"/>
              </w:rPr>
              <w:t xml:space="preserve">blijft. </w:t>
            </w:r>
            <w:r>
              <w:rPr>
                <w:b w:val="0"/>
                <w:bCs w:val="0"/>
                <w:lang w:val="nl-BE"/>
              </w:rPr>
              <w:t>Pas hiervoor eventueel de basis instellingen van het programma aan: ‘Edit / Preferences / General / Documents</w:t>
            </w:r>
            <w:r w:rsidR="00876E2C">
              <w:rPr>
                <w:b w:val="0"/>
                <w:bCs w:val="0"/>
                <w:lang w:val="nl-BE"/>
              </w:rPr>
              <w:t>’</w:t>
            </w:r>
            <w:r>
              <w:rPr>
                <w:b w:val="0"/>
                <w:bCs w:val="0"/>
                <w:lang w:val="nl-BE"/>
              </w:rPr>
              <w:t xml:space="preserve"> -  Zet de PDF/A view mode </w:t>
            </w:r>
            <w:r w:rsidR="00876E2C">
              <w:rPr>
                <w:b w:val="0"/>
                <w:bCs w:val="0"/>
                <w:lang w:val="nl-BE"/>
              </w:rPr>
              <w:t>op</w:t>
            </w:r>
            <w:r>
              <w:rPr>
                <w:b w:val="0"/>
                <w:bCs w:val="0"/>
                <w:lang w:val="nl-BE"/>
              </w:rPr>
              <w:t xml:space="preserve"> ‘Never’ om in Acrobat PDF/A documenten toch te kunnen </w:t>
            </w:r>
            <w:r w:rsidR="00876E2C">
              <w:rPr>
                <w:b w:val="0"/>
                <w:bCs w:val="0"/>
                <w:lang w:val="nl-BE"/>
              </w:rPr>
              <w:t>aanpassen</w:t>
            </w:r>
            <w:r>
              <w:rPr>
                <w:b w:val="0"/>
                <w:bCs w:val="0"/>
                <w:lang w:val="nl-BE"/>
              </w:rPr>
              <w:t>.</w:t>
            </w:r>
            <w:r w:rsidR="00876E2C">
              <w:rPr>
                <w:b w:val="0"/>
                <w:bCs w:val="0"/>
                <w:lang w:val="nl-BE"/>
              </w:rPr>
              <w:t xml:space="preserve"> </w:t>
            </w:r>
            <w:r w:rsidR="00876E2C">
              <w:rPr>
                <w:b w:val="0"/>
                <w:bCs w:val="0"/>
                <w:lang w:val="nl-BE"/>
              </w:rPr>
              <w:br/>
              <w:t>H</w:t>
            </w:r>
            <w:r>
              <w:rPr>
                <w:b w:val="0"/>
                <w:bCs w:val="0"/>
                <w:lang w:val="nl-BE"/>
              </w:rPr>
              <w:t>eropen eventueel het document.</w:t>
            </w:r>
          </w:p>
          <w:p w:rsidR="00F86C5B" w:rsidRDefault="00FB12B7" w:rsidP="00145394">
            <w:pPr>
              <w:pStyle w:val="Tabellijstgenummerd"/>
              <w:numPr>
                <w:ilvl w:val="0"/>
                <w:numId w:val="25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 xml:space="preserve">Zoek op het woord ‘Afstanden’ of een ander woord dat voorkomt in de grafische schema’s, via ‘Edit / Find’. </w:t>
            </w:r>
            <w:r w:rsidR="00876E2C">
              <w:rPr>
                <w:b w:val="0"/>
                <w:bCs w:val="0"/>
                <w:lang w:val="nl-BE"/>
              </w:rPr>
              <w:t xml:space="preserve"> </w:t>
            </w:r>
            <w:r>
              <w:rPr>
                <w:b w:val="0"/>
                <w:bCs w:val="0"/>
                <w:lang w:val="nl-BE"/>
              </w:rPr>
              <w:t xml:space="preserve">Acrobat vindt het woord niet in de afbeeldingen, </w:t>
            </w:r>
            <w:r w:rsidR="00876E2C">
              <w:rPr>
                <w:b w:val="0"/>
                <w:bCs w:val="0"/>
                <w:lang w:val="nl-BE"/>
              </w:rPr>
              <w:t xml:space="preserve"> </w:t>
            </w:r>
            <w:r>
              <w:rPr>
                <w:b w:val="0"/>
                <w:bCs w:val="0"/>
                <w:lang w:val="nl-BE"/>
              </w:rPr>
              <w:t>wel in de tekst.</w:t>
            </w:r>
          </w:p>
          <w:p w:rsidR="00FB12B7" w:rsidRPr="00FB12B7" w:rsidRDefault="00FB12B7" w:rsidP="00203E70">
            <w:pPr>
              <w:pStyle w:val="Tekst1hoofding"/>
              <w:rPr>
                <w:lang w:val="nl-BE"/>
              </w:rPr>
            </w:pPr>
            <w:r w:rsidRPr="002368A7">
              <w:rPr>
                <w:noProof/>
                <w:lang w:val="fr-BE" w:eastAsia="fr-BE"/>
              </w:rPr>
              <w:lastRenderedPageBreak/>
              <w:drawing>
                <wp:inline distT="0" distB="0" distL="0" distR="0" wp14:anchorId="4CAA1BC1" wp14:editId="34F79255">
                  <wp:extent cx="238095" cy="238095"/>
                  <wp:effectExtent l="19050" t="0" r="0" b="0"/>
                  <wp:docPr id="63" name="Afbeelding 15" descr="icoon_info_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oon_info_25.pn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095" cy="23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B12B7">
              <w:rPr>
                <w:lang w:val="nl-BE"/>
              </w:rPr>
              <w:t xml:space="preserve"> </w:t>
            </w:r>
            <w:r w:rsidRPr="00FB12B7">
              <w:rPr>
                <w:b/>
                <w:lang w:val="nl-BE"/>
              </w:rPr>
              <w:t>Tip</w:t>
            </w:r>
          </w:p>
          <w:p w:rsidR="00FB12B7" w:rsidRPr="00FB12B7" w:rsidRDefault="00FB12B7" w:rsidP="00876E2C">
            <w:pPr>
              <w:pStyle w:val="Tekst1"/>
              <w:rPr>
                <w:b w:val="0"/>
                <w:lang w:val="nl-BE"/>
              </w:rPr>
            </w:pPr>
            <w:r w:rsidRPr="00FB12B7">
              <w:rPr>
                <w:b w:val="0"/>
                <w:lang w:val="nl-BE"/>
              </w:rPr>
              <w:t>Ctrl-F is de shortcut om snel iets te zoeken – u kunt</w:t>
            </w:r>
            <w:r w:rsidR="00876E2C">
              <w:rPr>
                <w:b w:val="0"/>
                <w:lang w:val="nl-BE"/>
              </w:rPr>
              <w:t xml:space="preserve"> </w:t>
            </w:r>
            <w:r w:rsidRPr="00FB12B7">
              <w:rPr>
                <w:b w:val="0"/>
                <w:lang w:val="nl-BE"/>
              </w:rPr>
              <w:t>ook een lijst met alle zoek resultaten voor een word of reeks woorden bekomen via ‘Edit / Advanced Find’</w:t>
            </w:r>
          </w:p>
        </w:tc>
        <w:tc>
          <w:tcPr>
            <w:tcW w:w="5041" w:type="dxa"/>
          </w:tcPr>
          <w:p w:rsidR="005E6A9D" w:rsidRPr="00F86C5B" w:rsidRDefault="00F86C5B" w:rsidP="0020384B">
            <w:pPr>
              <w:pStyle w:val="Tekst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  <w:lang w:val="nl-BE" w:eastAsia="en-GB"/>
              </w:rPr>
            </w:pPr>
            <w:r>
              <w:rPr>
                <w:rFonts w:cstheme="minorHAnsi"/>
                <w:noProof/>
                <w:lang w:val="fr-BE" w:eastAsia="fr-BE"/>
              </w:rPr>
              <w:lastRenderedPageBreak/>
              <w:drawing>
                <wp:anchor distT="0" distB="0" distL="114300" distR="114300" simplePos="0" relativeHeight="251665408" behindDoc="1" locked="0" layoutInCell="1" allowOverlap="1" wp14:anchorId="18B58AD7" wp14:editId="079C2A48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75565</wp:posOffset>
                  </wp:positionV>
                  <wp:extent cx="2875280" cy="1939290"/>
                  <wp:effectExtent l="0" t="0" r="1270" b="3810"/>
                  <wp:wrapTight wrapText="bothSides">
                    <wp:wrapPolygon edited="0">
                      <wp:start x="0" y="0"/>
                      <wp:lineTo x="0" y="21430"/>
                      <wp:lineTo x="21466" y="21430"/>
                      <wp:lineTo x="21466" y="0"/>
                      <wp:lineTo x="0" y="0"/>
                    </wp:wrapPolygon>
                  </wp:wrapTight>
                  <wp:docPr id="62" name="Pictur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08.jpg"/>
                          <pic:cNvPicPr/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01"/>
                          <a:stretch/>
                        </pic:blipFill>
                        <pic:spPr bwMode="auto">
                          <a:xfrm>
                            <a:off x="0" y="0"/>
                            <a:ext cx="2875280" cy="19392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FB12B7" w:rsidRPr="005E6A9D" w:rsidTr="002038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C053FA" w:rsidRDefault="00C053FA" w:rsidP="00145394">
            <w:pPr>
              <w:pStyle w:val="Tabellijstgenummerd"/>
              <w:numPr>
                <w:ilvl w:val="0"/>
                <w:numId w:val="25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lastRenderedPageBreak/>
              <w:t>Open het panel rechts : ‘Tools / Recognize Te</w:t>
            </w:r>
            <w:r w:rsidR="00944C5D">
              <w:rPr>
                <w:b w:val="0"/>
                <w:bCs w:val="0"/>
                <w:lang w:val="nl-BE"/>
              </w:rPr>
              <w:t>x</w:t>
            </w:r>
            <w:r>
              <w:rPr>
                <w:b w:val="0"/>
                <w:bCs w:val="0"/>
                <w:lang w:val="nl-BE"/>
              </w:rPr>
              <w:t>t’.</w:t>
            </w:r>
            <w:r>
              <w:rPr>
                <w:b w:val="0"/>
                <w:bCs w:val="0"/>
                <w:lang w:val="nl-BE"/>
              </w:rPr>
              <w:br/>
              <w:t xml:space="preserve">Als het panel nog niet aanwezig is in de panelzone rechts, dient u het te </w:t>
            </w:r>
            <w:r w:rsidR="00876E2C">
              <w:rPr>
                <w:b w:val="0"/>
                <w:bCs w:val="0"/>
                <w:lang w:val="nl-BE"/>
              </w:rPr>
              <w:t>activeren</w:t>
            </w:r>
            <w:r>
              <w:rPr>
                <w:b w:val="0"/>
                <w:bCs w:val="0"/>
                <w:lang w:val="nl-BE"/>
              </w:rPr>
              <w:t xml:space="preserve"> via ‘Show or hide panels’.</w:t>
            </w:r>
            <w:r w:rsidR="00944C5D">
              <w:rPr>
                <w:b w:val="0"/>
                <w:bCs w:val="0"/>
                <w:lang w:val="nl-BE"/>
              </w:rPr>
              <w:br/>
              <w:t xml:space="preserve">Klik op ‘Recognize </w:t>
            </w:r>
            <w:r w:rsidR="001F5028">
              <w:rPr>
                <w:b w:val="0"/>
                <w:bCs w:val="0"/>
                <w:lang w:val="nl-BE"/>
              </w:rPr>
              <w:t>Text</w:t>
            </w:r>
            <w:r w:rsidR="00944C5D">
              <w:rPr>
                <w:b w:val="0"/>
                <w:bCs w:val="0"/>
                <w:lang w:val="nl-BE"/>
              </w:rPr>
              <w:t xml:space="preserve"> in this File’. </w:t>
            </w:r>
          </w:p>
          <w:p w:rsidR="00CA6EC3" w:rsidRDefault="00CA6EC3" w:rsidP="00145394">
            <w:pPr>
              <w:pStyle w:val="Tabellijstgenummerd"/>
              <w:numPr>
                <w:ilvl w:val="0"/>
                <w:numId w:val="25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 xml:space="preserve">Kies de gepaste instellingen in het dialoog venster. </w:t>
            </w:r>
            <w:r>
              <w:rPr>
                <w:b w:val="0"/>
                <w:bCs w:val="0"/>
                <w:lang w:val="nl-BE"/>
              </w:rPr>
              <w:br/>
              <w:t>U kunt alle of bepaalde pagina’s kiezen en via ‘Edit’ bepalen welke taal in welke resolutie u wilt inlezen.</w:t>
            </w:r>
          </w:p>
          <w:p w:rsidR="00CA6EC3" w:rsidRDefault="00CA6EC3" w:rsidP="00145394">
            <w:pPr>
              <w:pStyle w:val="Tabellijstgenummerd"/>
              <w:numPr>
                <w:ilvl w:val="0"/>
                <w:numId w:val="25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 xml:space="preserve">Klik op </w:t>
            </w:r>
            <w:r w:rsidR="001F5028">
              <w:rPr>
                <w:b w:val="0"/>
                <w:bCs w:val="0"/>
                <w:lang w:val="nl-BE"/>
              </w:rPr>
              <w:t>OK</w:t>
            </w:r>
            <w:r>
              <w:rPr>
                <w:b w:val="0"/>
                <w:bCs w:val="0"/>
                <w:lang w:val="nl-BE"/>
              </w:rPr>
              <w:t xml:space="preserve"> om het OCR proces te </w:t>
            </w:r>
            <w:r w:rsidR="00876E2C">
              <w:rPr>
                <w:b w:val="0"/>
                <w:bCs w:val="0"/>
                <w:lang w:val="nl-BE"/>
              </w:rPr>
              <w:t xml:space="preserve">starten. </w:t>
            </w:r>
            <w:r>
              <w:rPr>
                <w:b w:val="0"/>
                <w:bCs w:val="0"/>
                <w:lang w:val="nl-BE"/>
              </w:rPr>
              <w:br/>
              <w:t>Als er geen afbeeldingen zijn om optisch in te scannen, krijgt u een waarschuwing die u kunt deactiveren.</w:t>
            </w:r>
            <w:r>
              <w:rPr>
                <w:b w:val="0"/>
                <w:bCs w:val="0"/>
                <w:lang w:val="nl-BE"/>
              </w:rPr>
              <w:br/>
              <w:t>Het OCR proces kan een tijdje duren naargelang van het aantal afbeeldingen en tekst.</w:t>
            </w:r>
          </w:p>
          <w:p w:rsidR="00CA6EC3" w:rsidRDefault="00CA6EC3" w:rsidP="00145394">
            <w:pPr>
              <w:pStyle w:val="Tabellijstgenummerd"/>
              <w:numPr>
                <w:ilvl w:val="0"/>
                <w:numId w:val="25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Zoek vervolgens op hetzelfde zoekwoord</w:t>
            </w:r>
            <w:r w:rsidR="00C362AF">
              <w:rPr>
                <w:b w:val="0"/>
                <w:bCs w:val="0"/>
                <w:lang w:val="nl-BE"/>
              </w:rPr>
              <w:t xml:space="preserve"> (‘Afstanden’)</w:t>
            </w:r>
            <w:r>
              <w:rPr>
                <w:b w:val="0"/>
                <w:bCs w:val="0"/>
                <w:lang w:val="nl-BE"/>
              </w:rPr>
              <w:t>.  Als Acrobat het woord optisch kon inlezen, vindt het programma de zoekterm nu wel.</w:t>
            </w:r>
          </w:p>
          <w:p w:rsidR="007D1E73" w:rsidRPr="00C053FA" w:rsidRDefault="007D1E73" w:rsidP="00145394">
            <w:pPr>
              <w:pStyle w:val="Tabellijstgenummerd"/>
              <w:numPr>
                <w:ilvl w:val="0"/>
                <w:numId w:val="25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Bewaar het document.</w:t>
            </w:r>
          </w:p>
        </w:tc>
        <w:tc>
          <w:tcPr>
            <w:tcW w:w="5041" w:type="dxa"/>
          </w:tcPr>
          <w:p w:rsidR="00FB12B7" w:rsidRPr="00C053FA" w:rsidRDefault="00CA6EC3" w:rsidP="0020384B">
            <w:pPr>
              <w:pStyle w:val="Tekst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  <w:lang w:val="nl-BE" w:eastAsia="en-GB"/>
              </w:rPr>
            </w:pP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68480" behindDoc="0" locked="0" layoutInCell="1" allowOverlap="1" wp14:anchorId="0D0ECD46" wp14:editId="0BE5A3FD">
                  <wp:simplePos x="0" y="0"/>
                  <wp:positionH relativeFrom="column">
                    <wp:posOffset>377825</wp:posOffset>
                  </wp:positionH>
                  <wp:positionV relativeFrom="paragraph">
                    <wp:posOffset>3788410</wp:posOffset>
                  </wp:positionV>
                  <wp:extent cx="2240280" cy="840740"/>
                  <wp:effectExtent l="0" t="0" r="7620" b="0"/>
                  <wp:wrapTopAndBottom/>
                  <wp:docPr id="66" name="Pictur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11.jpg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0280" cy="840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67456" behindDoc="0" locked="0" layoutInCell="1" allowOverlap="1" wp14:anchorId="03D0E52D" wp14:editId="7FF48EAA">
                  <wp:simplePos x="0" y="0"/>
                  <wp:positionH relativeFrom="column">
                    <wp:posOffset>136525</wp:posOffset>
                  </wp:positionH>
                  <wp:positionV relativeFrom="paragraph">
                    <wp:posOffset>1125855</wp:posOffset>
                  </wp:positionV>
                  <wp:extent cx="2762885" cy="2451735"/>
                  <wp:effectExtent l="0" t="0" r="0" b="5715"/>
                  <wp:wrapTopAndBottom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10.jpg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885" cy="2451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053FA"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66432" behindDoc="0" locked="0" layoutInCell="1" allowOverlap="1" wp14:anchorId="64120D1C" wp14:editId="238DE708">
                  <wp:simplePos x="0" y="0"/>
                  <wp:positionH relativeFrom="column">
                    <wp:posOffset>869950</wp:posOffset>
                  </wp:positionH>
                  <wp:positionV relativeFrom="paragraph">
                    <wp:posOffset>50800</wp:posOffset>
                  </wp:positionV>
                  <wp:extent cx="1506855" cy="914400"/>
                  <wp:effectExtent l="0" t="0" r="0" b="0"/>
                  <wp:wrapTopAndBottom/>
                  <wp:docPr id="64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09.jpg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6855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9F3FFC" w:rsidRDefault="009F3FFC" w:rsidP="00153084">
      <w:pPr>
        <w:pStyle w:val="Tekst1"/>
        <w:ind w:left="-426"/>
        <w:rPr>
          <w:rFonts w:cstheme="minorHAnsi"/>
          <w:lang w:val="nl-BE"/>
        </w:rPr>
      </w:pPr>
    </w:p>
    <w:p w:rsidR="009F3FFC" w:rsidRDefault="009F3FFC">
      <w:pPr>
        <w:widowControl/>
        <w:spacing w:after="0" w:line="240" w:lineRule="auto"/>
        <w:rPr>
          <w:rFonts w:cstheme="minorHAnsi"/>
          <w:lang w:val="nl-BE"/>
        </w:rPr>
      </w:pPr>
      <w:r>
        <w:rPr>
          <w:rFonts w:cstheme="minorHAnsi"/>
          <w:lang w:val="nl-BE"/>
        </w:rPr>
        <w:br w:type="page"/>
      </w:r>
    </w:p>
    <w:tbl>
      <w:tblPr>
        <w:tblStyle w:val="LightList-Accent1"/>
        <w:tblW w:w="0" w:type="auto"/>
        <w:tblInd w:w="-318" w:type="dxa"/>
        <w:tblLook w:val="04A0" w:firstRow="1" w:lastRow="0" w:firstColumn="1" w:lastColumn="0" w:noHBand="0" w:noVBand="1"/>
      </w:tblPr>
      <w:tblGrid>
        <w:gridCol w:w="5359"/>
        <w:gridCol w:w="5041"/>
      </w:tblGrid>
      <w:tr w:rsidR="009F3FFC" w:rsidRPr="00801952" w:rsidTr="002038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00" w:type="dxa"/>
            <w:gridSpan w:val="2"/>
            <w:vAlign w:val="center"/>
          </w:tcPr>
          <w:p w:rsidR="009F3FFC" w:rsidRPr="002270CD" w:rsidRDefault="009F3FFC" w:rsidP="00A15176">
            <w:pPr>
              <w:pStyle w:val="Heading1"/>
              <w:outlineLvl w:val="0"/>
              <w:rPr>
                <w:b/>
                <w:lang w:val="en-GB"/>
              </w:rPr>
            </w:pPr>
            <w:bookmarkStart w:id="4" w:name="_Toc322865919"/>
            <w:proofErr w:type="spellStart"/>
            <w:r w:rsidRPr="002270CD">
              <w:rPr>
                <w:b/>
                <w:lang w:val="en-GB"/>
              </w:rPr>
              <w:lastRenderedPageBreak/>
              <w:t>Oefening</w:t>
            </w:r>
            <w:proofErr w:type="spellEnd"/>
            <w:r w:rsidRPr="002270CD">
              <w:rPr>
                <w:b/>
                <w:lang w:val="en-GB"/>
              </w:rPr>
              <w:t xml:space="preserve"> 3 –</w:t>
            </w:r>
            <w:r w:rsidR="00966027" w:rsidRPr="002270CD">
              <w:rPr>
                <w:b/>
                <w:lang w:val="en-GB"/>
              </w:rPr>
              <w:t xml:space="preserve"> </w:t>
            </w:r>
            <w:r w:rsidRPr="002270CD">
              <w:rPr>
                <w:b/>
                <w:lang w:val="en-GB"/>
              </w:rPr>
              <w:t xml:space="preserve">PDF/A-1b compliancy </w:t>
            </w:r>
            <w:proofErr w:type="spellStart"/>
            <w:r w:rsidRPr="002270CD">
              <w:rPr>
                <w:b/>
                <w:lang w:val="en-GB"/>
              </w:rPr>
              <w:t>testen</w:t>
            </w:r>
            <w:bookmarkEnd w:id="4"/>
            <w:proofErr w:type="spellEnd"/>
            <w:r w:rsidRPr="002270CD">
              <w:rPr>
                <w:b/>
                <w:lang w:val="en-GB"/>
              </w:rPr>
              <w:t xml:space="preserve"> </w:t>
            </w:r>
          </w:p>
        </w:tc>
      </w:tr>
      <w:tr w:rsidR="009F3FFC" w:rsidRPr="00676164" w:rsidTr="002038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00" w:type="dxa"/>
            <w:gridSpan w:val="2"/>
            <w:shd w:val="clear" w:color="auto" w:fill="EAF1DD" w:themeFill="accent3" w:themeFillTint="33"/>
          </w:tcPr>
          <w:p w:rsidR="009F3FFC" w:rsidRDefault="009F3FFC" w:rsidP="0020384B">
            <w:pPr>
              <w:pStyle w:val="Tekst1"/>
              <w:rPr>
                <w:rFonts w:cstheme="minorHAnsi"/>
                <w:lang w:val="nl-BE"/>
              </w:rPr>
            </w:pPr>
            <w:r w:rsidRPr="00801952">
              <w:rPr>
                <w:rFonts w:cstheme="minorHAnsi"/>
                <w:lang w:val="nl-BE"/>
              </w:rPr>
              <w:t xml:space="preserve">Doel: </w:t>
            </w:r>
          </w:p>
          <w:p w:rsidR="009F3FFC" w:rsidRPr="00801952" w:rsidRDefault="00966027" w:rsidP="00B6749A">
            <w:pPr>
              <w:pStyle w:val="Tabellijst"/>
            </w:pPr>
            <w:r>
              <w:rPr>
                <w:b w:val="0"/>
              </w:rPr>
              <w:t xml:space="preserve">Twee methoden </w:t>
            </w:r>
            <w:r w:rsidR="008D0308">
              <w:rPr>
                <w:b w:val="0"/>
              </w:rPr>
              <w:t xml:space="preserve">leren </w:t>
            </w:r>
            <w:r>
              <w:rPr>
                <w:b w:val="0"/>
              </w:rPr>
              <w:t>gebruiken om</w:t>
            </w:r>
            <w:r w:rsidRPr="00966027">
              <w:rPr>
                <w:b w:val="0"/>
              </w:rPr>
              <w:t xml:space="preserve"> eenvoudig PDF/A-1b compliancy </w:t>
            </w:r>
            <w:r>
              <w:rPr>
                <w:b w:val="0"/>
              </w:rPr>
              <w:t xml:space="preserve">te </w:t>
            </w:r>
            <w:r w:rsidRPr="00966027">
              <w:rPr>
                <w:b w:val="0"/>
              </w:rPr>
              <w:t xml:space="preserve">testen </w:t>
            </w:r>
            <w:r w:rsidR="008D0308">
              <w:rPr>
                <w:b w:val="0"/>
              </w:rPr>
              <w:t>.</w:t>
            </w:r>
          </w:p>
        </w:tc>
      </w:tr>
      <w:tr w:rsidR="00863F5B" w:rsidRPr="00676164" w:rsidTr="002038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9B5FEF" w:rsidRDefault="009B5FEF" w:rsidP="00145394">
            <w:pPr>
              <w:pStyle w:val="Tabellijstgenummerd"/>
              <w:numPr>
                <w:ilvl w:val="0"/>
                <w:numId w:val="26"/>
              </w:numPr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 xml:space="preserve">Open Acrobat </w:t>
            </w:r>
            <w:r w:rsidRPr="009B5FEF">
              <w:rPr>
                <w:lang w:val="nl-BE"/>
              </w:rPr>
              <w:t>Reader</w:t>
            </w:r>
            <w:r>
              <w:rPr>
                <w:b w:val="0"/>
                <w:lang w:val="nl-BE"/>
              </w:rPr>
              <w:t xml:space="preserve"> X – dus niet Acrobat X</w:t>
            </w:r>
          </w:p>
          <w:p w:rsidR="009F3FFC" w:rsidRDefault="009F3FFC" w:rsidP="00145394">
            <w:pPr>
              <w:pStyle w:val="Tabellijstgenummerd"/>
              <w:numPr>
                <w:ilvl w:val="0"/>
                <w:numId w:val="26"/>
              </w:numPr>
              <w:rPr>
                <w:b w:val="0"/>
                <w:lang w:val="nl-BE"/>
              </w:rPr>
            </w:pPr>
            <w:r w:rsidRPr="00E03696">
              <w:rPr>
                <w:b w:val="0"/>
                <w:lang w:val="nl-BE"/>
              </w:rPr>
              <w:t>Open het bestand ‘</w:t>
            </w:r>
            <w:r w:rsidR="009B5FEF">
              <w:rPr>
                <w:b w:val="0"/>
                <w:lang w:val="nl-BE"/>
              </w:rPr>
              <w:t>Stempels.pdf</w:t>
            </w:r>
            <w:r w:rsidRPr="00E03696">
              <w:rPr>
                <w:b w:val="0"/>
                <w:lang w:val="nl-BE"/>
              </w:rPr>
              <w:t>’</w:t>
            </w:r>
            <w:r w:rsidR="00E03696" w:rsidRPr="00E03696">
              <w:rPr>
                <w:b w:val="0"/>
                <w:lang w:val="nl-BE"/>
              </w:rPr>
              <w:t xml:space="preserve"> in de oefeningen </w:t>
            </w:r>
            <w:r w:rsidR="008D0308" w:rsidRPr="00E03696">
              <w:rPr>
                <w:b w:val="0"/>
                <w:lang w:val="nl-BE"/>
              </w:rPr>
              <w:t>folder.</w:t>
            </w:r>
            <w:r w:rsidR="008D0308">
              <w:rPr>
                <w:b w:val="0"/>
                <w:lang w:val="nl-BE"/>
              </w:rPr>
              <w:t xml:space="preserve"> </w:t>
            </w:r>
            <w:r w:rsidR="009B5FEF">
              <w:rPr>
                <w:b w:val="0"/>
                <w:lang w:val="nl-BE"/>
              </w:rPr>
              <w:t>Bemerk de typische info balk in het blauw die automatisch zal verschijnen en bevestigt dat dit bestand ‘complies with the PDF/A standard’.</w:t>
            </w:r>
          </w:p>
          <w:p w:rsidR="009B5FEF" w:rsidRPr="009B5FEF" w:rsidRDefault="009B5FEF" w:rsidP="00203E70">
            <w:pPr>
              <w:pStyle w:val="Tekst1hoofding"/>
              <w:rPr>
                <w:lang w:val="nl-BE"/>
              </w:rPr>
            </w:pPr>
            <w:r>
              <w:rPr>
                <w:noProof/>
                <w:lang w:val="fr-BE" w:eastAsia="fr-BE"/>
              </w:rPr>
              <w:drawing>
                <wp:inline distT="0" distB="0" distL="0" distR="0" wp14:anchorId="1B2ABADA" wp14:editId="514F09B2">
                  <wp:extent cx="238095" cy="238095"/>
                  <wp:effectExtent l="19050" t="0" r="0" b="0"/>
                  <wp:docPr id="68" name="Afbeelding 26" descr="icoon_warning_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oon_warning_25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095" cy="23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B5FEF">
              <w:rPr>
                <w:lang w:val="nl-BE"/>
              </w:rPr>
              <w:t xml:space="preserve"> </w:t>
            </w:r>
            <w:r w:rsidRPr="009B5FEF">
              <w:rPr>
                <w:b/>
                <w:lang w:val="nl-BE"/>
              </w:rPr>
              <w:t>Opmerking</w:t>
            </w:r>
          </w:p>
          <w:p w:rsidR="009B5FEF" w:rsidRPr="009B5FEF" w:rsidRDefault="009B5FEF" w:rsidP="00203E70">
            <w:pPr>
              <w:pStyle w:val="Tekst1"/>
              <w:rPr>
                <w:b w:val="0"/>
                <w:lang w:val="nl-BE"/>
              </w:rPr>
            </w:pPr>
            <w:r w:rsidRPr="009B5FEF">
              <w:rPr>
                <w:b w:val="0"/>
                <w:lang w:val="nl-BE"/>
              </w:rPr>
              <w:t xml:space="preserve">Als de balk niet verschijnt in geval van een correcte PDF/A standard, verifieer dan de instelling via </w:t>
            </w:r>
            <w:r>
              <w:rPr>
                <w:b w:val="0"/>
                <w:lang w:val="nl-BE"/>
              </w:rPr>
              <w:t>‘</w:t>
            </w:r>
            <w:r w:rsidRPr="009B5FEF">
              <w:rPr>
                <w:b w:val="0"/>
                <w:lang w:val="nl-BE"/>
              </w:rPr>
              <w:t>Edit Preferences</w:t>
            </w:r>
            <w:r>
              <w:rPr>
                <w:b w:val="0"/>
                <w:lang w:val="nl-BE"/>
              </w:rPr>
              <w:t xml:space="preserve"> / Documents / PDF/A view mode – deze is identiek in Acrobat en Acrob</w:t>
            </w:r>
            <w:r w:rsidR="002F37A6">
              <w:rPr>
                <w:b w:val="0"/>
                <w:lang w:val="nl-BE"/>
              </w:rPr>
              <w:t>at Reader, maar in Reader dient deze als ‘Only for PDF/A documents’ te staan.</w:t>
            </w:r>
          </w:p>
          <w:p w:rsidR="009B5FEF" w:rsidRPr="00E03696" w:rsidRDefault="009B5FEF" w:rsidP="009B5FEF">
            <w:pPr>
              <w:pStyle w:val="Tabellijstgenummerd"/>
              <w:numPr>
                <w:ilvl w:val="0"/>
                <w:numId w:val="0"/>
              </w:numPr>
              <w:ind w:left="425" w:hanging="425"/>
              <w:rPr>
                <w:b w:val="0"/>
                <w:lang w:val="nl-BE"/>
              </w:rPr>
            </w:pPr>
          </w:p>
        </w:tc>
        <w:tc>
          <w:tcPr>
            <w:tcW w:w="5041" w:type="dxa"/>
          </w:tcPr>
          <w:p w:rsidR="002F37A6" w:rsidRPr="009C1D3F" w:rsidRDefault="002F37A6" w:rsidP="0020384B">
            <w:pPr>
              <w:pStyle w:val="Tekst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  <w:lang w:val="nl-BE" w:eastAsia="en-GB"/>
              </w:rPr>
            </w:pP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70528" behindDoc="0" locked="0" layoutInCell="1" allowOverlap="1" wp14:anchorId="6033DCF6" wp14:editId="40B0A767">
                  <wp:simplePos x="0" y="0"/>
                  <wp:positionH relativeFrom="column">
                    <wp:posOffset>257175</wp:posOffset>
                  </wp:positionH>
                  <wp:positionV relativeFrom="paragraph">
                    <wp:posOffset>1435735</wp:posOffset>
                  </wp:positionV>
                  <wp:extent cx="2642235" cy="812800"/>
                  <wp:effectExtent l="0" t="0" r="5715" b="6350"/>
                  <wp:wrapSquare wrapText="bothSides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13.jpg"/>
                          <pic:cNvPicPr/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77" b="8343"/>
                          <a:stretch/>
                        </pic:blipFill>
                        <pic:spPr bwMode="auto">
                          <a:xfrm>
                            <a:off x="0" y="0"/>
                            <a:ext cx="2642235" cy="812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9F3FFC" w:rsidRPr="00637407" w:rsidRDefault="009B5FEF" w:rsidP="0020384B">
            <w:pPr>
              <w:pStyle w:val="Tekst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nl-BE"/>
              </w:rPr>
            </w:pP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69504" behindDoc="0" locked="0" layoutInCell="1" allowOverlap="1" wp14:anchorId="5412F2AF" wp14:editId="75F4FC5C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100330</wp:posOffset>
                  </wp:positionV>
                  <wp:extent cx="3034030" cy="859790"/>
                  <wp:effectExtent l="0" t="0" r="0" b="0"/>
                  <wp:wrapTopAndBottom/>
                  <wp:docPr id="67" name="Pictur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12.jpg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268"/>
                          <a:stretch/>
                        </pic:blipFill>
                        <pic:spPr bwMode="auto">
                          <a:xfrm>
                            <a:off x="0" y="0"/>
                            <a:ext cx="3034030" cy="859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C1D3F" w:rsidRPr="00676164" w:rsidTr="002038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9C1D3F" w:rsidRDefault="009C1D3F" w:rsidP="00145394">
            <w:pPr>
              <w:pStyle w:val="Tabellijstgenummerd"/>
              <w:numPr>
                <w:ilvl w:val="0"/>
                <w:numId w:val="26"/>
              </w:numPr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>Open hetzelfde document in Acrobat X.</w:t>
            </w:r>
          </w:p>
          <w:p w:rsidR="003C11B3" w:rsidRDefault="009C1D3F" w:rsidP="00145394">
            <w:pPr>
              <w:pStyle w:val="Tabellijstgenummerd"/>
              <w:numPr>
                <w:ilvl w:val="0"/>
                <w:numId w:val="26"/>
              </w:numPr>
              <w:rPr>
                <w:b w:val="0"/>
                <w:lang w:val="nl-BE"/>
              </w:rPr>
            </w:pPr>
            <w:r w:rsidRPr="003C11B3">
              <w:rPr>
                <w:b w:val="0"/>
                <w:lang w:val="en-GB"/>
              </w:rPr>
              <w:t xml:space="preserve">Open het panel ‘Tools / Print </w:t>
            </w:r>
            <w:r w:rsidR="008D0308" w:rsidRPr="003C11B3">
              <w:rPr>
                <w:b w:val="0"/>
                <w:lang w:val="en-GB"/>
              </w:rPr>
              <w:t>Production’.</w:t>
            </w:r>
            <w:r w:rsidR="003C11B3" w:rsidRPr="003C11B3">
              <w:rPr>
                <w:b w:val="0"/>
                <w:lang w:val="en-GB"/>
              </w:rPr>
              <w:t xml:space="preserve">  </w:t>
            </w:r>
            <w:r w:rsidR="003C11B3" w:rsidRPr="003C11B3">
              <w:rPr>
                <w:b w:val="0"/>
                <w:lang w:val="nl-BE"/>
              </w:rPr>
              <w:t xml:space="preserve">Als dit panel niet aanwezig is dient u het </w:t>
            </w:r>
            <w:r w:rsidR="003C11B3">
              <w:rPr>
                <w:b w:val="0"/>
                <w:lang w:val="nl-BE"/>
              </w:rPr>
              <w:t>via ‘Show / Hide panels’ te aktiveren.</w:t>
            </w:r>
          </w:p>
          <w:p w:rsidR="009C1D3F" w:rsidRDefault="003C11B3" w:rsidP="00145394">
            <w:pPr>
              <w:pStyle w:val="Tabellijstgenummerd"/>
              <w:numPr>
                <w:ilvl w:val="0"/>
                <w:numId w:val="26"/>
              </w:numPr>
              <w:rPr>
                <w:b w:val="0"/>
                <w:lang w:val="nl-BE"/>
              </w:rPr>
            </w:pPr>
            <w:r w:rsidRPr="003C11B3">
              <w:rPr>
                <w:b w:val="0"/>
                <w:lang w:val="nl-BE"/>
              </w:rPr>
              <w:t xml:space="preserve">Klik op </w:t>
            </w:r>
            <w:r w:rsidR="009C1D3F" w:rsidRPr="003C11B3">
              <w:rPr>
                <w:b w:val="0"/>
                <w:lang w:val="nl-BE"/>
              </w:rPr>
              <w:t xml:space="preserve"> </w:t>
            </w:r>
            <w:r w:rsidRPr="003C11B3">
              <w:rPr>
                <w:b w:val="0"/>
                <w:lang w:val="nl-BE"/>
              </w:rPr>
              <w:t>‘</w:t>
            </w:r>
            <w:r w:rsidR="009C1D3F" w:rsidRPr="003C11B3">
              <w:rPr>
                <w:b w:val="0"/>
                <w:lang w:val="nl-BE"/>
              </w:rPr>
              <w:t>Preflight’</w:t>
            </w:r>
            <w:r w:rsidRPr="003C11B3">
              <w:rPr>
                <w:b w:val="0"/>
                <w:lang w:val="nl-BE"/>
              </w:rPr>
              <w:t>. Een dialoog venster met vele instellingen opent zich.</w:t>
            </w:r>
            <w:r>
              <w:rPr>
                <w:b w:val="0"/>
                <w:lang w:val="nl-BE"/>
              </w:rPr>
              <w:br/>
              <w:t>Kies de juiste instellingen om te verifiëren</w:t>
            </w:r>
            <w:r w:rsidR="008D0308">
              <w:rPr>
                <w:b w:val="0"/>
                <w:lang w:val="nl-BE"/>
              </w:rPr>
              <w:t xml:space="preserve">, </w:t>
            </w:r>
            <w:r>
              <w:rPr>
                <w:b w:val="0"/>
                <w:lang w:val="nl-BE"/>
              </w:rPr>
              <w:t xml:space="preserve"> zoals afgebeeld in de screenshot hiernaast.</w:t>
            </w:r>
            <w:r>
              <w:rPr>
                <w:b w:val="0"/>
                <w:lang w:val="nl-BE"/>
              </w:rPr>
              <w:br/>
              <w:t>Aktiveer het analyse proces via ‘Analyse’.</w:t>
            </w:r>
            <w:r w:rsidR="00863F5B">
              <w:rPr>
                <w:b w:val="0"/>
                <w:lang w:val="nl-BE"/>
              </w:rPr>
              <w:t xml:space="preserve"> Als alles goed is verlopen krijgt u ‘No Problems Found’.</w:t>
            </w:r>
          </w:p>
          <w:p w:rsidR="00863F5B" w:rsidRPr="003C11B3" w:rsidRDefault="00863F5B" w:rsidP="00863F5B">
            <w:pPr>
              <w:pStyle w:val="Tekst1"/>
              <w:rPr>
                <w:b w:val="0"/>
                <w:lang w:val="nl-BE"/>
              </w:rPr>
            </w:pPr>
          </w:p>
        </w:tc>
        <w:tc>
          <w:tcPr>
            <w:tcW w:w="5041" w:type="dxa"/>
          </w:tcPr>
          <w:p w:rsidR="009C1D3F" w:rsidRPr="003C11B3" w:rsidRDefault="00863F5B" w:rsidP="003C11B3">
            <w:pPr>
              <w:pStyle w:val="Tekst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  <w:lang w:val="nl-BE" w:eastAsia="en-GB"/>
              </w:rPr>
            </w:pP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73600" behindDoc="1" locked="0" layoutInCell="1" allowOverlap="1" wp14:anchorId="52825EFD" wp14:editId="6E82FCA1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154305</wp:posOffset>
                  </wp:positionV>
                  <wp:extent cx="2973705" cy="2222500"/>
                  <wp:effectExtent l="0" t="0" r="0" b="6350"/>
                  <wp:wrapTight wrapText="bothSides">
                    <wp:wrapPolygon edited="0">
                      <wp:start x="0" y="0"/>
                      <wp:lineTo x="0" y="21477"/>
                      <wp:lineTo x="21448" y="21477"/>
                      <wp:lineTo x="21448" y="0"/>
                      <wp:lineTo x="0" y="0"/>
                    </wp:wrapPolygon>
                  </wp:wrapTight>
                  <wp:docPr id="72" name="Pictur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14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3705" cy="2222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72576" behindDoc="1" locked="0" layoutInCell="1" allowOverlap="1" wp14:anchorId="32229BD5" wp14:editId="74C11111">
                  <wp:simplePos x="0" y="0"/>
                  <wp:positionH relativeFrom="column">
                    <wp:posOffset>51435</wp:posOffset>
                  </wp:positionH>
                  <wp:positionV relativeFrom="paragraph">
                    <wp:posOffset>2836545</wp:posOffset>
                  </wp:positionV>
                  <wp:extent cx="1275715" cy="544195"/>
                  <wp:effectExtent l="0" t="0" r="635" b="8255"/>
                  <wp:wrapTight wrapText="bothSides">
                    <wp:wrapPolygon edited="0">
                      <wp:start x="0" y="0"/>
                      <wp:lineTo x="0" y="21172"/>
                      <wp:lineTo x="21288" y="21172"/>
                      <wp:lineTo x="21288" y="0"/>
                      <wp:lineTo x="0" y="0"/>
                    </wp:wrapPolygon>
                  </wp:wrapTight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09.jp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093" b="17583"/>
                          <a:stretch/>
                        </pic:blipFill>
                        <pic:spPr bwMode="auto">
                          <a:xfrm>
                            <a:off x="0" y="0"/>
                            <a:ext cx="1275715" cy="5441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74624" behindDoc="1" locked="0" layoutInCell="1" allowOverlap="1" wp14:anchorId="2DB8BF73" wp14:editId="23956570">
                  <wp:simplePos x="0" y="0"/>
                  <wp:positionH relativeFrom="column">
                    <wp:posOffset>1532890</wp:posOffset>
                  </wp:positionH>
                  <wp:positionV relativeFrom="paragraph">
                    <wp:posOffset>2505710</wp:posOffset>
                  </wp:positionV>
                  <wp:extent cx="1292860" cy="972820"/>
                  <wp:effectExtent l="0" t="0" r="2540" b="0"/>
                  <wp:wrapTight wrapText="bothSides">
                    <wp:wrapPolygon edited="0">
                      <wp:start x="0" y="0"/>
                      <wp:lineTo x="0" y="21149"/>
                      <wp:lineTo x="21324" y="21149"/>
                      <wp:lineTo x="21324" y="0"/>
                      <wp:lineTo x="0" y="0"/>
                    </wp:wrapPolygon>
                  </wp:wrapTight>
                  <wp:docPr id="73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15.jpg"/>
                          <pic:cNvPicPr/>
                        </pic:nvPicPr>
                        <pic:blipFill rotWithShape="1"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43" t="13587" b="5434"/>
                          <a:stretch/>
                        </pic:blipFill>
                        <pic:spPr bwMode="auto">
                          <a:xfrm>
                            <a:off x="0" y="0"/>
                            <a:ext cx="1292860" cy="9728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63F5B" w:rsidRPr="00676164" w:rsidTr="002038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863F5B" w:rsidRPr="00863F5B" w:rsidRDefault="00863F5B" w:rsidP="00863F5B">
            <w:pPr>
              <w:pStyle w:val="Tekst1hoofding"/>
              <w:rPr>
                <w:lang w:val="nl-BE"/>
              </w:rPr>
            </w:pPr>
            <w:r w:rsidRPr="002368A7">
              <w:rPr>
                <w:noProof/>
                <w:lang w:val="fr-BE" w:eastAsia="fr-BE"/>
              </w:rPr>
              <w:lastRenderedPageBreak/>
              <w:drawing>
                <wp:inline distT="0" distB="0" distL="0" distR="0" wp14:anchorId="3561382E" wp14:editId="6DB502EB">
                  <wp:extent cx="238095" cy="238095"/>
                  <wp:effectExtent l="19050" t="0" r="0" b="0"/>
                  <wp:docPr id="74" name="Afbeelding 15" descr="icoon_info_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oon_info_25.pn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095" cy="23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863F5B">
              <w:rPr>
                <w:lang w:val="nl-BE"/>
              </w:rPr>
              <w:t xml:space="preserve"> </w:t>
            </w:r>
            <w:r w:rsidRPr="00863F5B">
              <w:rPr>
                <w:b/>
                <w:lang w:val="nl-BE"/>
              </w:rPr>
              <w:t>Tip</w:t>
            </w:r>
          </w:p>
          <w:p w:rsidR="00863F5B" w:rsidRDefault="00863F5B" w:rsidP="00863F5B">
            <w:pPr>
              <w:pStyle w:val="Tekst1"/>
              <w:rPr>
                <w:b w:val="0"/>
                <w:lang w:val="nl-BE"/>
              </w:rPr>
            </w:pPr>
            <w:r w:rsidRPr="00863F5B">
              <w:rPr>
                <w:b w:val="0"/>
                <w:lang w:val="nl-BE"/>
              </w:rPr>
              <w:t xml:space="preserve">Als u minder geluk heeft en er zijn toch fouten opgetreden kunt u in eerste </w:t>
            </w:r>
            <w:r w:rsidR="008D0308" w:rsidRPr="00863F5B">
              <w:rPr>
                <w:b w:val="0"/>
                <w:lang w:val="nl-BE"/>
              </w:rPr>
              <w:t xml:space="preserve">instantie </w:t>
            </w:r>
            <w:r>
              <w:rPr>
                <w:b w:val="0"/>
                <w:lang w:val="nl-BE"/>
              </w:rPr>
              <w:t>proberen een en ander recht te zetten via de ‘Prefligths / Standard’ tab.</w:t>
            </w:r>
            <w:r>
              <w:rPr>
                <w:b w:val="0"/>
                <w:lang w:val="nl-BE"/>
              </w:rPr>
              <w:br/>
              <w:t>Daar vindt u de optie ‘Save As PDF/A’.</w:t>
            </w:r>
          </w:p>
          <w:p w:rsidR="00863F5B" w:rsidRPr="00863F5B" w:rsidRDefault="00863F5B" w:rsidP="00863F5B">
            <w:pPr>
              <w:pStyle w:val="Tekst1"/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>Een andere eenvoudige strategie bestaat erin het document via ‘Print to PDF/A’ te behandelen. Deze twee methoden lossen een aantal, maar niet alle mogelijke problemen op.</w:t>
            </w:r>
          </w:p>
          <w:p w:rsidR="00863F5B" w:rsidRDefault="00863F5B" w:rsidP="00863F5B">
            <w:pPr>
              <w:pStyle w:val="Tabellijstgenummerd"/>
              <w:numPr>
                <w:ilvl w:val="0"/>
                <w:numId w:val="0"/>
              </w:numPr>
              <w:ind w:left="425"/>
              <w:rPr>
                <w:b w:val="0"/>
                <w:lang w:val="nl-BE"/>
              </w:rPr>
            </w:pPr>
          </w:p>
        </w:tc>
        <w:tc>
          <w:tcPr>
            <w:tcW w:w="5041" w:type="dxa"/>
          </w:tcPr>
          <w:p w:rsidR="00863F5B" w:rsidRPr="00863F5B" w:rsidRDefault="00863F5B" w:rsidP="003C11B3">
            <w:pPr>
              <w:pStyle w:val="Tekst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  <w:lang w:val="nl-BE" w:eastAsia="en-GB"/>
              </w:rPr>
            </w:pP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76672" behindDoc="0" locked="0" layoutInCell="1" allowOverlap="1" wp14:anchorId="543DD2C7" wp14:editId="62CBFB3A">
                  <wp:simplePos x="0" y="0"/>
                  <wp:positionH relativeFrom="column">
                    <wp:posOffset>106680</wp:posOffset>
                  </wp:positionH>
                  <wp:positionV relativeFrom="paragraph">
                    <wp:posOffset>117475</wp:posOffset>
                  </wp:positionV>
                  <wp:extent cx="2865755" cy="2390140"/>
                  <wp:effectExtent l="0" t="0" r="0" b="0"/>
                  <wp:wrapTopAndBottom/>
                  <wp:docPr id="75" name="Pictur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16.jpg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5755" cy="2390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63F5B" w:rsidRPr="003C11B3" w:rsidTr="002038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863F5B" w:rsidRDefault="00863F5B" w:rsidP="00863F5B">
            <w:pPr>
              <w:pStyle w:val="Tabellijstgenummerd"/>
              <w:rPr>
                <w:b w:val="0"/>
                <w:noProof/>
                <w:lang w:val="nl-BE" w:eastAsia="en-GB"/>
              </w:rPr>
            </w:pPr>
            <w:r w:rsidRPr="00863F5B">
              <w:rPr>
                <w:b w:val="0"/>
                <w:noProof/>
                <w:lang w:val="nl-BE" w:eastAsia="en-GB"/>
              </w:rPr>
              <w:t xml:space="preserve">Probeert u het ook eens via Preflight met het document </w:t>
            </w:r>
            <w:r>
              <w:rPr>
                <w:b w:val="0"/>
                <w:noProof/>
                <w:lang w:val="nl-BE" w:eastAsia="en-GB"/>
              </w:rPr>
              <w:t xml:space="preserve">‘Newsletter’.  </w:t>
            </w:r>
            <w:r w:rsidR="00277E3C">
              <w:rPr>
                <w:b w:val="0"/>
                <w:noProof/>
                <w:lang w:val="nl-BE" w:eastAsia="en-GB"/>
              </w:rPr>
              <w:t xml:space="preserve"> U krijgt als resultaat een hele reeks problemen met PDF/A compliancy.</w:t>
            </w:r>
          </w:p>
          <w:p w:rsidR="00277E3C" w:rsidRDefault="00277E3C" w:rsidP="00863F5B">
            <w:pPr>
              <w:pStyle w:val="Tabellijstgenummerd"/>
              <w:rPr>
                <w:b w:val="0"/>
                <w:noProof/>
                <w:lang w:val="nl-BE" w:eastAsia="en-GB"/>
              </w:rPr>
            </w:pPr>
            <w:r>
              <w:rPr>
                <w:b w:val="0"/>
                <w:noProof/>
                <w:lang w:val="nl-BE" w:eastAsia="en-GB"/>
              </w:rPr>
              <w:t>Doe het proces opnieuw via de knop ‘Preflight / Analyze and Fix’ -  Bemerk dat de fouten blijven.</w:t>
            </w:r>
          </w:p>
          <w:p w:rsidR="00277E3C" w:rsidRDefault="00277E3C" w:rsidP="00277E3C">
            <w:pPr>
              <w:pStyle w:val="Tabellijstgenummerd"/>
              <w:rPr>
                <w:b w:val="0"/>
                <w:noProof/>
                <w:lang w:val="nl-BE" w:eastAsia="en-GB"/>
              </w:rPr>
            </w:pPr>
            <w:r>
              <w:rPr>
                <w:b w:val="0"/>
                <w:noProof/>
                <w:lang w:val="nl-BE" w:eastAsia="en-GB"/>
              </w:rPr>
              <w:t>Probeer het nog eens via de hierboven beschreven Tip: ‘Preflight / Standards / Save as PDF/A’</w:t>
            </w:r>
            <w:r>
              <w:rPr>
                <w:b w:val="0"/>
                <w:noProof/>
                <w:lang w:val="nl-BE" w:eastAsia="en-GB"/>
              </w:rPr>
              <w:br/>
              <w:t xml:space="preserve">Bemerk dat het aantal problemen met de </w:t>
            </w:r>
            <w:r w:rsidR="008D0308">
              <w:rPr>
                <w:b w:val="0"/>
                <w:noProof/>
                <w:lang w:val="nl-BE" w:eastAsia="en-GB"/>
              </w:rPr>
              <w:t>‘c</w:t>
            </w:r>
            <w:r>
              <w:rPr>
                <w:b w:val="0"/>
                <w:noProof/>
                <w:lang w:val="nl-BE" w:eastAsia="en-GB"/>
              </w:rPr>
              <w:t>ompliancy</w:t>
            </w:r>
            <w:r w:rsidR="008D0308">
              <w:rPr>
                <w:b w:val="0"/>
                <w:noProof/>
                <w:lang w:val="nl-BE" w:eastAsia="en-GB"/>
              </w:rPr>
              <w:t>’</w:t>
            </w:r>
            <w:r>
              <w:rPr>
                <w:b w:val="0"/>
                <w:noProof/>
                <w:lang w:val="nl-BE" w:eastAsia="en-GB"/>
              </w:rPr>
              <w:t xml:space="preserve"> aanzienlijk verminderd is, maar dat toch niet alles opgelost is o.w.v.</w:t>
            </w:r>
            <w:r w:rsidR="008D0308">
              <w:rPr>
                <w:b w:val="0"/>
                <w:noProof/>
                <w:lang w:val="nl-BE" w:eastAsia="en-GB"/>
              </w:rPr>
              <w:t xml:space="preserve"> bijv.</w:t>
            </w:r>
            <w:r>
              <w:rPr>
                <w:b w:val="0"/>
                <w:noProof/>
                <w:lang w:val="nl-BE" w:eastAsia="en-GB"/>
              </w:rPr>
              <w:t xml:space="preserve"> een aantal  technische problemen </w:t>
            </w:r>
            <w:r w:rsidR="008D0308">
              <w:rPr>
                <w:b w:val="0"/>
                <w:noProof/>
                <w:lang w:val="nl-BE" w:eastAsia="en-GB"/>
              </w:rPr>
              <w:t>met</w:t>
            </w:r>
            <w:r>
              <w:rPr>
                <w:b w:val="0"/>
                <w:noProof/>
                <w:lang w:val="nl-BE" w:eastAsia="en-GB"/>
              </w:rPr>
              <w:t xml:space="preserve"> kleurenprofielen.</w:t>
            </w:r>
            <w:r w:rsidR="00CB3B17">
              <w:rPr>
                <w:b w:val="0"/>
                <w:noProof/>
                <w:lang w:val="nl-BE" w:eastAsia="en-GB"/>
              </w:rPr>
              <w:br/>
              <w:t>Bewaar het document als Newsletter2.pdf</w:t>
            </w:r>
          </w:p>
          <w:p w:rsidR="00277E3C" w:rsidRDefault="00CB3B17" w:rsidP="00CB3B17">
            <w:pPr>
              <w:pStyle w:val="Tabellijstgenummerd"/>
              <w:rPr>
                <w:b w:val="0"/>
                <w:noProof/>
                <w:lang w:val="nl-BE" w:eastAsia="en-GB"/>
              </w:rPr>
            </w:pPr>
            <w:r>
              <w:rPr>
                <w:b w:val="0"/>
                <w:noProof/>
                <w:lang w:val="nl-BE" w:eastAsia="en-GB"/>
              </w:rPr>
              <w:t>Bewaar</w:t>
            </w:r>
            <w:r w:rsidR="00277E3C">
              <w:rPr>
                <w:b w:val="0"/>
                <w:noProof/>
                <w:lang w:val="nl-BE" w:eastAsia="en-GB"/>
              </w:rPr>
              <w:t xml:space="preserve"> </w:t>
            </w:r>
            <w:r w:rsidR="008D0308">
              <w:rPr>
                <w:b w:val="0"/>
                <w:noProof/>
                <w:lang w:val="nl-BE" w:eastAsia="en-GB"/>
              </w:rPr>
              <w:t xml:space="preserve">nu </w:t>
            </w:r>
            <w:r w:rsidR="00277E3C">
              <w:rPr>
                <w:b w:val="0"/>
                <w:noProof/>
                <w:lang w:val="nl-BE" w:eastAsia="en-GB"/>
              </w:rPr>
              <w:t>tenslotte het document ‘Newsletter</w:t>
            </w:r>
            <w:r>
              <w:rPr>
                <w:b w:val="0"/>
                <w:noProof/>
                <w:lang w:val="nl-BE" w:eastAsia="en-GB"/>
              </w:rPr>
              <w:t>2</w:t>
            </w:r>
            <w:r w:rsidR="00277E3C">
              <w:rPr>
                <w:b w:val="0"/>
                <w:noProof/>
                <w:lang w:val="nl-BE" w:eastAsia="en-GB"/>
              </w:rPr>
              <w:t>.pdf’ opnieuw via ‘Print to PDF/A’</w:t>
            </w:r>
            <w:r>
              <w:rPr>
                <w:b w:val="0"/>
                <w:noProof/>
                <w:lang w:val="nl-BE" w:eastAsia="en-GB"/>
              </w:rPr>
              <w:t xml:space="preserve"> als ‘NewsletterPrinted.pdf’</w:t>
            </w:r>
            <w:r w:rsidR="00277E3C">
              <w:rPr>
                <w:b w:val="0"/>
                <w:noProof/>
                <w:lang w:val="nl-BE" w:eastAsia="en-GB"/>
              </w:rPr>
              <w:t xml:space="preserve"> </w:t>
            </w:r>
            <w:r>
              <w:rPr>
                <w:b w:val="0"/>
                <w:noProof/>
                <w:lang w:val="nl-BE" w:eastAsia="en-GB"/>
              </w:rPr>
              <w:t xml:space="preserve"> en doe een laatste check via ‘Preflight’</w:t>
            </w:r>
            <w:r w:rsidR="00277E3C">
              <w:rPr>
                <w:b w:val="0"/>
                <w:noProof/>
                <w:lang w:val="nl-BE" w:eastAsia="en-GB"/>
              </w:rPr>
              <w:t>.</w:t>
            </w:r>
            <w:r>
              <w:rPr>
                <w:b w:val="0"/>
                <w:noProof/>
                <w:lang w:val="nl-BE" w:eastAsia="en-GB"/>
              </w:rPr>
              <w:t xml:space="preserve"> </w:t>
            </w:r>
          </w:p>
          <w:p w:rsidR="00580BAC" w:rsidRPr="00863F5B" w:rsidRDefault="00580BAC" w:rsidP="00CB3B17">
            <w:pPr>
              <w:pStyle w:val="Tabellijstgenummerd"/>
              <w:rPr>
                <w:b w:val="0"/>
                <w:noProof/>
                <w:lang w:val="nl-BE" w:eastAsia="en-GB"/>
              </w:rPr>
            </w:pPr>
            <w:r>
              <w:rPr>
                <w:b w:val="0"/>
                <w:noProof/>
                <w:lang w:val="nl-BE" w:eastAsia="en-GB"/>
              </w:rPr>
              <w:t>Oef ! De aanhouder wint !</w:t>
            </w:r>
          </w:p>
        </w:tc>
        <w:tc>
          <w:tcPr>
            <w:tcW w:w="5041" w:type="dxa"/>
          </w:tcPr>
          <w:p w:rsidR="00580BAC" w:rsidRDefault="00580BAC" w:rsidP="003C11B3">
            <w:pPr>
              <w:pStyle w:val="Tekst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  <w:lang w:val="en-GB" w:eastAsia="en-GB"/>
              </w:rPr>
            </w:pPr>
          </w:p>
          <w:p w:rsidR="00863F5B" w:rsidRPr="00863F5B" w:rsidRDefault="00580BAC" w:rsidP="003C11B3">
            <w:pPr>
              <w:pStyle w:val="Tekst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  <w:lang w:val="nl-BE" w:eastAsia="en-GB"/>
              </w:rPr>
            </w:pP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78720" behindDoc="0" locked="0" layoutInCell="1" allowOverlap="1" wp14:anchorId="4671BF3B" wp14:editId="14C20823">
                  <wp:simplePos x="0" y="0"/>
                  <wp:positionH relativeFrom="column">
                    <wp:posOffset>387985</wp:posOffset>
                  </wp:positionH>
                  <wp:positionV relativeFrom="paragraph">
                    <wp:posOffset>2519045</wp:posOffset>
                  </wp:positionV>
                  <wp:extent cx="2059305" cy="1376045"/>
                  <wp:effectExtent l="0" t="0" r="0" b="0"/>
                  <wp:wrapTopAndBottom/>
                  <wp:docPr id="78" name="Picture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18.jpg"/>
                          <pic:cNvPicPr/>
                        </pic:nvPicPr>
                        <pic:blipFill rotWithShape="1"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76" t="11055" r="10012" b="9045"/>
                          <a:stretch/>
                        </pic:blipFill>
                        <pic:spPr bwMode="auto">
                          <a:xfrm>
                            <a:off x="0" y="0"/>
                            <a:ext cx="2059305" cy="13760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63F5B"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77696" behindDoc="1" locked="0" layoutInCell="1" allowOverlap="1" wp14:anchorId="72BEE80D" wp14:editId="20D9238D">
                  <wp:simplePos x="0" y="0"/>
                  <wp:positionH relativeFrom="column">
                    <wp:posOffset>106680</wp:posOffset>
                  </wp:positionH>
                  <wp:positionV relativeFrom="paragraph">
                    <wp:posOffset>78105</wp:posOffset>
                  </wp:positionV>
                  <wp:extent cx="2894965" cy="2359660"/>
                  <wp:effectExtent l="0" t="0" r="635" b="2540"/>
                  <wp:wrapTopAndBottom/>
                  <wp:docPr id="77" name="Pictur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17.jpg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4965" cy="2359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B9773E" w:rsidRDefault="00B9773E" w:rsidP="00153084">
      <w:pPr>
        <w:pStyle w:val="Tekst1"/>
        <w:ind w:left="-426"/>
        <w:rPr>
          <w:rFonts w:cstheme="minorHAnsi"/>
          <w:lang w:val="nl-BE"/>
        </w:rPr>
      </w:pPr>
    </w:p>
    <w:p w:rsidR="00B9773E" w:rsidRDefault="00B9773E">
      <w:pPr>
        <w:widowControl/>
        <w:spacing w:after="0" w:line="240" w:lineRule="auto"/>
        <w:rPr>
          <w:rFonts w:cstheme="minorHAnsi"/>
          <w:lang w:val="nl-BE"/>
        </w:rPr>
      </w:pPr>
      <w:r>
        <w:rPr>
          <w:rFonts w:cstheme="minorHAnsi"/>
          <w:lang w:val="nl-BE"/>
        </w:rPr>
        <w:br w:type="page"/>
      </w:r>
    </w:p>
    <w:tbl>
      <w:tblPr>
        <w:tblStyle w:val="LightList-Accent1"/>
        <w:tblW w:w="0" w:type="auto"/>
        <w:tblInd w:w="-318" w:type="dxa"/>
        <w:tblLook w:val="04A0" w:firstRow="1" w:lastRow="0" w:firstColumn="1" w:lastColumn="0" w:noHBand="0" w:noVBand="1"/>
      </w:tblPr>
      <w:tblGrid>
        <w:gridCol w:w="5359"/>
        <w:gridCol w:w="5041"/>
      </w:tblGrid>
      <w:tr w:rsidR="00B9773E" w:rsidRPr="00676164" w:rsidTr="002038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00" w:type="dxa"/>
            <w:gridSpan w:val="2"/>
            <w:vAlign w:val="center"/>
          </w:tcPr>
          <w:p w:rsidR="00B9773E" w:rsidRPr="002270CD" w:rsidRDefault="00B9773E" w:rsidP="00A15176">
            <w:pPr>
              <w:pStyle w:val="Heading1"/>
              <w:outlineLvl w:val="0"/>
              <w:rPr>
                <w:b/>
                <w:lang w:val="nl-BE"/>
              </w:rPr>
            </w:pPr>
            <w:bookmarkStart w:id="5" w:name="_Toc322865920"/>
            <w:r w:rsidRPr="002270CD">
              <w:rPr>
                <w:b/>
                <w:lang w:val="nl-BE"/>
              </w:rPr>
              <w:lastRenderedPageBreak/>
              <w:t xml:space="preserve">Oefening </w:t>
            </w:r>
            <w:r w:rsidR="00B6749A" w:rsidRPr="002270CD">
              <w:rPr>
                <w:b/>
                <w:lang w:val="nl-BE"/>
              </w:rPr>
              <w:t>4</w:t>
            </w:r>
            <w:r w:rsidRPr="002270CD">
              <w:rPr>
                <w:b/>
                <w:lang w:val="nl-BE"/>
              </w:rPr>
              <w:t xml:space="preserve"> – Een PDF document splitsen</w:t>
            </w:r>
            <w:bookmarkEnd w:id="5"/>
            <w:r w:rsidRPr="002270CD">
              <w:rPr>
                <w:b/>
                <w:lang w:val="nl-BE"/>
              </w:rPr>
              <w:t xml:space="preserve"> </w:t>
            </w:r>
          </w:p>
        </w:tc>
      </w:tr>
      <w:tr w:rsidR="00B9773E" w:rsidRPr="00676164" w:rsidTr="002038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00" w:type="dxa"/>
            <w:gridSpan w:val="2"/>
            <w:shd w:val="clear" w:color="auto" w:fill="EAF1DD" w:themeFill="accent3" w:themeFillTint="33"/>
          </w:tcPr>
          <w:p w:rsidR="00B9773E" w:rsidRDefault="00B9773E" w:rsidP="0020384B">
            <w:pPr>
              <w:pStyle w:val="Tekst1"/>
              <w:rPr>
                <w:rFonts w:cstheme="minorHAnsi"/>
                <w:lang w:val="nl-BE"/>
              </w:rPr>
            </w:pPr>
            <w:r w:rsidRPr="00801952">
              <w:rPr>
                <w:rFonts w:cstheme="minorHAnsi"/>
                <w:lang w:val="nl-BE"/>
              </w:rPr>
              <w:t xml:space="preserve">Doel: </w:t>
            </w:r>
          </w:p>
          <w:p w:rsidR="00B9773E" w:rsidRPr="00801952" w:rsidRDefault="00B9773E" w:rsidP="00294201">
            <w:pPr>
              <w:pStyle w:val="Tabellijst"/>
            </w:pPr>
            <w:r>
              <w:rPr>
                <w:b w:val="0"/>
              </w:rPr>
              <w:t>De snelste manier ontdekken om een PDF document op te splitsen en/of pagina’s te verwijderen.</w:t>
            </w:r>
          </w:p>
        </w:tc>
      </w:tr>
      <w:tr w:rsidR="002C2E49" w:rsidRPr="00637407" w:rsidTr="002038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2C2E49" w:rsidRPr="0031092D" w:rsidRDefault="002C2E49" w:rsidP="00145394">
            <w:pPr>
              <w:pStyle w:val="Tabellijstgenummerd"/>
              <w:numPr>
                <w:ilvl w:val="0"/>
                <w:numId w:val="27"/>
              </w:numPr>
              <w:rPr>
                <w:b w:val="0"/>
                <w:lang w:val="nl-BE"/>
              </w:rPr>
            </w:pPr>
            <w:r w:rsidRPr="0031092D">
              <w:rPr>
                <w:b w:val="0"/>
                <w:lang w:val="nl-BE"/>
              </w:rPr>
              <w:t>Open het bestand ‘</w:t>
            </w:r>
            <w:r w:rsidR="0031092D" w:rsidRPr="0031092D">
              <w:rPr>
                <w:b w:val="0"/>
                <w:lang w:val="nl-BE"/>
              </w:rPr>
              <w:t>ZST_10010043316_000_01.pdf’</w:t>
            </w:r>
            <w:r w:rsidRPr="0031092D">
              <w:rPr>
                <w:b w:val="0"/>
                <w:lang w:val="nl-BE"/>
              </w:rPr>
              <w:t xml:space="preserve"> in de oefeningen folder</w:t>
            </w:r>
            <w:r w:rsidR="0031092D" w:rsidRPr="0031092D">
              <w:rPr>
                <w:b w:val="0"/>
                <w:lang w:val="nl-BE"/>
              </w:rPr>
              <w:t xml:space="preserve"> \DocMgtText\</w:t>
            </w:r>
            <w:r w:rsidRPr="0031092D">
              <w:rPr>
                <w:b w:val="0"/>
                <w:lang w:val="nl-BE"/>
              </w:rPr>
              <w:t>.</w:t>
            </w:r>
          </w:p>
          <w:p w:rsidR="002C2E49" w:rsidRDefault="00112599" w:rsidP="00145394">
            <w:pPr>
              <w:pStyle w:val="Tabellijstgenummerd"/>
              <w:numPr>
                <w:ilvl w:val="0"/>
                <w:numId w:val="25"/>
              </w:numPr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 xml:space="preserve">Open de bookmarks pane </w:t>
            </w:r>
            <w:r w:rsidR="00C4054D">
              <w:rPr>
                <w:b w:val="0"/>
                <w:lang w:val="nl-BE"/>
              </w:rPr>
              <w:t xml:space="preserve">links. </w:t>
            </w:r>
            <w:r>
              <w:rPr>
                <w:b w:val="0"/>
                <w:lang w:val="nl-BE"/>
              </w:rPr>
              <w:t xml:space="preserve">Bemerk dat het document in twee talen </w:t>
            </w:r>
            <w:r w:rsidR="00C4054D">
              <w:rPr>
                <w:b w:val="0"/>
                <w:lang w:val="nl-BE"/>
              </w:rPr>
              <w:t xml:space="preserve">bestaat. </w:t>
            </w:r>
            <w:r>
              <w:rPr>
                <w:b w:val="0"/>
                <w:lang w:val="nl-BE"/>
              </w:rPr>
              <w:t>Herschik de bookmarks via het dichtklappen van  alle subfolders tot een overzichtelijke structuur.</w:t>
            </w:r>
          </w:p>
          <w:p w:rsidR="00112599" w:rsidRDefault="00112599" w:rsidP="00145394">
            <w:pPr>
              <w:pStyle w:val="Tabellijstgenummerd"/>
              <w:numPr>
                <w:ilvl w:val="0"/>
                <w:numId w:val="25"/>
              </w:numPr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>Rechtsklik op een van de root niveau’s;</w:t>
            </w:r>
            <w:r w:rsidR="00C4054D">
              <w:rPr>
                <w:b w:val="0"/>
                <w:lang w:val="nl-BE"/>
              </w:rPr>
              <w:t xml:space="preserve"> </w:t>
            </w:r>
            <w:r>
              <w:rPr>
                <w:b w:val="0"/>
                <w:lang w:val="nl-BE"/>
              </w:rPr>
              <w:t xml:space="preserve"> kies ‘Extract Pages’ .</w:t>
            </w:r>
          </w:p>
          <w:p w:rsidR="0024499B" w:rsidRPr="00637407" w:rsidRDefault="0024499B" w:rsidP="00145394">
            <w:pPr>
              <w:pStyle w:val="Tabellijstgenummerd"/>
              <w:numPr>
                <w:ilvl w:val="0"/>
                <w:numId w:val="25"/>
              </w:numPr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>U bekomt een nieuw document, zonder bookmarks.</w:t>
            </w:r>
            <w:r>
              <w:rPr>
                <w:b w:val="0"/>
                <w:lang w:val="nl-BE"/>
              </w:rPr>
              <w:br/>
              <w:t>Het originele bleef intact.</w:t>
            </w:r>
          </w:p>
        </w:tc>
        <w:tc>
          <w:tcPr>
            <w:tcW w:w="5041" w:type="dxa"/>
          </w:tcPr>
          <w:p w:rsidR="002C2E49" w:rsidRPr="00637407" w:rsidRDefault="00112599" w:rsidP="0020384B">
            <w:pPr>
              <w:pStyle w:val="Tekst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nl-BE"/>
              </w:rPr>
            </w:pP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79744" behindDoc="0" locked="0" layoutInCell="1" allowOverlap="1" wp14:anchorId="1CBA2929" wp14:editId="2CC9C803">
                  <wp:simplePos x="0" y="0"/>
                  <wp:positionH relativeFrom="column">
                    <wp:posOffset>217170</wp:posOffset>
                  </wp:positionH>
                  <wp:positionV relativeFrom="paragraph">
                    <wp:posOffset>73660</wp:posOffset>
                  </wp:positionV>
                  <wp:extent cx="2651760" cy="2029460"/>
                  <wp:effectExtent l="0" t="0" r="0" b="8890"/>
                  <wp:wrapTopAndBottom/>
                  <wp:docPr id="79" name="Pictur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19.jpg"/>
                          <pic:cNvPicPr/>
                        </pic:nvPicPr>
                        <pic:blipFill rotWithShape="1"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00" t="1871" r="3304" b="23915"/>
                          <a:stretch/>
                        </pic:blipFill>
                        <pic:spPr bwMode="auto">
                          <a:xfrm>
                            <a:off x="0" y="0"/>
                            <a:ext cx="2651760" cy="20294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4499B" w:rsidRPr="00676164" w:rsidTr="002038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24499B" w:rsidRDefault="0024499B" w:rsidP="00145394">
            <w:pPr>
              <w:pStyle w:val="Tabellijstgenummerd"/>
              <w:numPr>
                <w:ilvl w:val="0"/>
                <w:numId w:val="27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 xml:space="preserve">Keer terug naar het oorspronkelijke document en activeer de ‘Page Thumbnails pane’.  </w:t>
            </w:r>
          </w:p>
          <w:p w:rsidR="0024499B" w:rsidRDefault="0024499B" w:rsidP="00145394">
            <w:pPr>
              <w:pStyle w:val="Tabellijstgenummerd"/>
              <w:numPr>
                <w:ilvl w:val="0"/>
                <w:numId w:val="27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Klik op de ‘Options’ bovenaan links en bemerk de vele opties toepasselijk op pagina thumbnails.  Zorg voor voldoende grote thumbnails.</w:t>
            </w:r>
          </w:p>
          <w:p w:rsidR="0024499B" w:rsidRDefault="0024499B" w:rsidP="00145394">
            <w:pPr>
              <w:pStyle w:val="Tabellijstgenummerd"/>
              <w:numPr>
                <w:ilvl w:val="0"/>
                <w:numId w:val="27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 xml:space="preserve">Selecteer de </w:t>
            </w:r>
            <w:r w:rsidR="00DF7A13">
              <w:rPr>
                <w:b w:val="0"/>
                <w:bCs w:val="0"/>
                <w:lang w:val="nl-BE"/>
              </w:rPr>
              <w:t xml:space="preserve">pagina’s uit de </w:t>
            </w:r>
            <w:r>
              <w:rPr>
                <w:b w:val="0"/>
                <w:bCs w:val="0"/>
                <w:lang w:val="nl-BE"/>
              </w:rPr>
              <w:t>nederlandstalige sectie via de klik</w:t>
            </w:r>
            <w:r w:rsidR="00DF7A13">
              <w:rPr>
                <w:b w:val="0"/>
                <w:bCs w:val="0"/>
                <w:lang w:val="nl-BE"/>
              </w:rPr>
              <w:t xml:space="preserve"> Shift klik</w:t>
            </w:r>
            <w:r>
              <w:rPr>
                <w:b w:val="0"/>
                <w:bCs w:val="0"/>
                <w:lang w:val="nl-BE"/>
              </w:rPr>
              <w:t xml:space="preserve"> methode (</w:t>
            </w:r>
            <w:r w:rsidR="00DF7A13">
              <w:rPr>
                <w:b w:val="0"/>
                <w:bCs w:val="0"/>
                <w:lang w:val="nl-BE"/>
              </w:rPr>
              <w:t xml:space="preserve">blok </w:t>
            </w:r>
            <w:r>
              <w:rPr>
                <w:b w:val="0"/>
                <w:bCs w:val="0"/>
                <w:lang w:val="nl-BE"/>
              </w:rPr>
              <w:t>selectie).</w:t>
            </w:r>
          </w:p>
          <w:p w:rsidR="0024499B" w:rsidRDefault="0024499B" w:rsidP="00145394">
            <w:pPr>
              <w:pStyle w:val="Tabellijstgenummerd"/>
              <w:numPr>
                <w:ilvl w:val="0"/>
                <w:numId w:val="27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Rech</w:t>
            </w:r>
            <w:r w:rsidR="00C4054D">
              <w:rPr>
                <w:b w:val="0"/>
                <w:bCs w:val="0"/>
                <w:lang w:val="nl-BE"/>
              </w:rPr>
              <w:t>t</w:t>
            </w:r>
            <w:r>
              <w:rPr>
                <w:b w:val="0"/>
                <w:bCs w:val="0"/>
                <w:lang w:val="nl-BE"/>
              </w:rPr>
              <w:t>sklik één van de geselecteerde thumbnails en kies ‘Extract pages’ in de contextuele menu</w:t>
            </w:r>
            <w:r w:rsidR="00DF7A13">
              <w:rPr>
                <w:b w:val="0"/>
                <w:bCs w:val="0"/>
                <w:lang w:val="nl-BE"/>
              </w:rPr>
              <w:t>; verfijn eventueel de operatie via ‘Delete pages after extracting’ of ‘Extract as sep</w:t>
            </w:r>
            <w:r w:rsidR="001F5028">
              <w:rPr>
                <w:b w:val="0"/>
                <w:bCs w:val="0"/>
                <w:lang w:val="nl-BE"/>
              </w:rPr>
              <w:t>a</w:t>
            </w:r>
            <w:r w:rsidR="00DF7A13">
              <w:rPr>
                <w:b w:val="0"/>
                <w:bCs w:val="0"/>
                <w:lang w:val="nl-BE"/>
              </w:rPr>
              <w:t xml:space="preserve">rate files’. </w:t>
            </w:r>
          </w:p>
          <w:p w:rsidR="00DC28B3" w:rsidRDefault="00DC28B3" w:rsidP="00145394">
            <w:pPr>
              <w:pStyle w:val="Tabellijstgenummerd"/>
              <w:numPr>
                <w:ilvl w:val="0"/>
                <w:numId w:val="27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 xml:space="preserve">Klik </w:t>
            </w:r>
            <w:r w:rsidR="001F5028">
              <w:rPr>
                <w:b w:val="0"/>
                <w:bCs w:val="0"/>
                <w:lang w:val="nl-BE"/>
              </w:rPr>
              <w:t>OK</w:t>
            </w:r>
            <w:r>
              <w:rPr>
                <w:b w:val="0"/>
                <w:bCs w:val="0"/>
                <w:lang w:val="nl-BE"/>
              </w:rPr>
              <w:t xml:space="preserve"> en u bekomt een nieuw document.</w:t>
            </w:r>
          </w:p>
          <w:p w:rsidR="00DC28B3" w:rsidRPr="00DC28B3" w:rsidRDefault="00DC28B3" w:rsidP="00203E70">
            <w:pPr>
              <w:pStyle w:val="Tekst1hoofding"/>
              <w:rPr>
                <w:lang w:val="nl-BE"/>
              </w:rPr>
            </w:pPr>
            <w:r>
              <w:rPr>
                <w:noProof/>
                <w:lang w:val="fr-BE" w:eastAsia="fr-BE"/>
              </w:rPr>
              <w:drawing>
                <wp:inline distT="0" distB="0" distL="0" distR="0" wp14:anchorId="540AE4D2" wp14:editId="40F91BF0">
                  <wp:extent cx="238095" cy="238095"/>
                  <wp:effectExtent l="19050" t="0" r="0" b="0"/>
                  <wp:docPr id="82" name="Afbeelding 26" descr="icoon_warning_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oon_warning_25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095" cy="23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C28B3">
              <w:rPr>
                <w:lang w:val="nl-BE"/>
              </w:rPr>
              <w:t xml:space="preserve"> </w:t>
            </w:r>
            <w:r w:rsidRPr="00DC28B3">
              <w:rPr>
                <w:b/>
                <w:lang w:val="nl-BE"/>
              </w:rPr>
              <w:t>Opmerking</w:t>
            </w:r>
          </w:p>
          <w:p w:rsidR="00DC28B3" w:rsidRDefault="00DC28B3" w:rsidP="00B6749A">
            <w:pPr>
              <w:pStyle w:val="Tabellijstgenummerd"/>
              <w:numPr>
                <w:ilvl w:val="0"/>
                <w:numId w:val="0"/>
              </w:numPr>
              <w:ind w:left="34" w:hanging="34"/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 xml:space="preserve">Bookmarks worden niet </w:t>
            </w:r>
            <w:r w:rsidR="00C4054D">
              <w:rPr>
                <w:b w:val="0"/>
                <w:bCs w:val="0"/>
                <w:lang w:val="nl-BE"/>
              </w:rPr>
              <w:t xml:space="preserve">meegenomen.  </w:t>
            </w:r>
            <w:r w:rsidR="00C4054D">
              <w:rPr>
                <w:b w:val="0"/>
                <w:bCs w:val="0"/>
                <w:lang w:val="nl-BE"/>
              </w:rPr>
              <w:br/>
              <w:t>En u</w:t>
            </w:r>
            <w:r w:rsidR="00B6749A">
              <w:rPr>
                <w:b w:val="0"/>
                <w:bCs w:val="0"/>
                <w:lang w:val="nl-BE"/>
              </w:rPr>
              <w:t xml:space="preserve"> kunt</w:t>
            </w:r>
            <w:r w:rsidR="00C4054D">
              <w:rPr>
                <w:b w:val="0"/>
                <w:bCs w:val="0"/>
                <w:lang w:val="nl-BE"/>
              </w:rPr>
              <w:t xml:space="preserve"> ook</w:t>
            </w:r>
            <w:r w:rsidR="00B6749A">
              <w:rPr>
                <w:b w:val="0"/>
                <w:bCs w:val="0"/>
                <w:lang w:val="nl-BE"/>
              </w:rPr>
              <w:t xml:space="preserve"> pagina’s op soortgelijke wijze wissen of vervangen.</w:t>
            </w:r>
          </w:p>
          <w:p w:rsidR="00DC28B3" w:rsidRPr="00DC28B3" w:rsidRDefault="00DC28B3" w:rsidP="000A5622">
            <w:pPr>
              <w:pStyle w:val="Tekst1hoofding"/>
              <w:rPr>
                <w:lang w:val="nl-BE"/>
              </w:rPr>
            </w:pPr>
            <w:r w:rsidRPr="002368A7">
              <w:rPr>
                <w:noProof/>
                <w:lang w:val="fr-BE" w:eastAsia="fr-BE"/>
              </w:rPr>
              <w:drawing>
                <wp:inline distT="0" distB="0" distL="0" distR="0" wp14:anchorId="2FB1A340" wp14:editId="4CD098A7">
                  <wp:extent cx="238095" cy="238095"/>
                  <wp:effectExtent l="19050" t="0" r="0" b="0"/>
                  <wp:docPr id="83" name="Afbeelding 15" descr="icoon_info_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oon_info_25.pn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095" cy="23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C28B3">
              <w:rPr>
                <w:lang w:val="nl-BE"/>
              </w:rPr>
              <w:t xml:space="preserve"> </w:t>
            </w:r>
            <w:r w:rsidRPr="000A5622">
              <w:rPr>
                <w:b/>
                <w:lang w:val="nl-BE"/>
              </w:rPr>
              <w:t>Tip</w:t>
            </w:r>
          </w:p>
          <w:p w:rsidR="00DC28B3" w:rsidRPr="0031092D" w:rsidRDefault="00DC28B3" w:rsidP="00B6749A">
            <w:pPr>
              <w:pStyle w:val="Tabellijstgenummerd"/>
              <w:numPr>
                <w:ilvl w:val="0"/>
                <w:numId w:val="0"/>
              </w:numPr>
              <w:ind w:left="34" w:hanging="34"/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Als u meerdere niet opvolgende pagina’s in een nieuw document wilt opnemen, kunt u de pagina’s via de thumbnails eerst verplaatsen  om ze zodoende toch als blok te kunnen selecteren ;</w:t>
            </w:r>
            <w:r w:rsidR="00C4054D">
              <w:rPr>
                <w:b w:val="0"/>
                <w:bCs w:val="0"/>
                <w:lang w:val="nl-BE"/>
              </w:rPr>
              <w:t xml:space="preserve"> </w:t>
            </w:r>
            <w:r>
              <w:rPr>
                <w:b w:val="0"/>
                <w:bCs w:val="0"/>
                <w:lang w:val="nl-BE"/>
              </w:rPr>
              <w:t xml:space="preserve"> vervolgens de hierboven beschreven procedure volgen.</w:t>
            </w:r>
          </w:p>
        </w:tc>
        <w:tc>
          <w:tcPr>
            <w:tcW w:w="5041" w:type="dxa"/>
          </w:tcPr>
          <w:p w:rsidR="0024499B" w:rsidRPr="0024499B" w:rsidRDefault="00DF7A13" w:rsidP="00DF7A13">
            <w:pPr>
              <w:pStyle w:val="Tekst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  <w:lang w:val="nl-BE" w:eastAsia="en-GB"/>
              </w:rPr>
            </w:pP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81792" behindDoc="0" locked="0" layoutInCell="1" allowOverlap="1" wp14:anchorId="797D26AA" wp14:editId="51414C75">
                  <wp:simplePos x="0" y="0"/>
                  <wp:positionH relativeFrom="column">
                    <wp:posOffset>495300</wp:posOffset>
                  </wp:positionH>
                  <wp:positionV relativeFrom="paragraph">
                    <wp:posOffset>3132455</wp:posOffset>
                  </wp:positionV>
                  <wp:extent cx="2110105" cy="1099185"/>
                  <wp:effectExtent l="0" t="0" r="4445" b="5715"/>
                  <wp:wrapTopAndBottom/>
                  <wp:docPr id="81" name="Picture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21.jpg"/>
                          <pic:cNvPicPr/>
                        </pic:nvPicPr>
                        <pic:blipFill rotWithShape="1"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38" t="3961" r="3364" b="4937"/>
                          <a:stretch/>
                        </pic:blipFill>
                        <pic:spPr bwMode="auto">
                          <a:xfrm>
                            <a:off x="0" y="0"/>
                            <a:ext cx="2110105" cy="10991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4499B"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80768" behindDoc="0" locked="0" layoutInCell="1" allowOverlap="1" wp14:anchorId="511EF25B" wp14:editId="2B445C56">
                  <wp:simplePos x="0" y="0"/>
                  <wp:positionH relativeFrom="column">
                    <wp:posOffset>126365</wp:posOffset>
                  </wp:positionH>
                  <wp:positionV relativeFrom="paragraph">
                    <wp:posOffset>87630</wp:posOffset>
                  </wp:positionV>
                  <wp:extent cx="2819400" cy="2762885"/>
                  <wp:effectExtent l="0" t="0" r="0" b="0"/>
                  <wp:wrapSquare wrapText="bothSides"/>
                  <wp:docPr id="80" name="Picture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20.jpg"/>
                          <pic:cNvPicPr/>
                        </pic:nvPicPr>
                        <pic:blipFill rotWithShape="1"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3249"/>
                          <a:stretch/>
                        </pic:blipFill>
                        <pic:spPr bwMode="auto">
                          <a:xfrm>
                            <a:off x="0" y="0"/>
                            <a:ext cx="2819400" cy="27628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B6749A" w:rsidRDefault="00B6749A">
      <w:pPr>
        <w:widowControl/>
        <w:spacing w:after="0" w:line="240" w:lineRule="auto"/>
        <w:rPr>
          <w:rFonts w:cstheme="minorHAnsi"/>
          <w:lang w:val="nl-BE"/>
        </w:rPr>
      </w:pPr>
      <w:r>
        <w:rPr>
          <w:rFonts w:cstheme="minorHAnsi"/>
          <w:lang w:val="nl-BE"/>
        </w:rPr>
        <w:br w:type="page"/>
      </w:r>
    </w:p>
    <w:tbl>
      <w:tblPr>
        <w:tblStyle w:val="LightList-Accent1"/>
        <w:tblW w:w="0" w:type="auto"/>
        <w:tblInd w:w="-318" w:type="dxa"/>
        <w:tblLook w:val="04A0" w:firstRow="1" w:lastRow="0" w:firstColumn="1" w:lastColumn="0" w:noHBand="0" w:noVBand="1"/>
      </w:tblPr>
      <w:tblGrid>
        <w:gridCol w:w="5359"/>
        <w:gridCol w:w="5041"/>
      </w:tblGrid>
      <w:tr w:rsidR="0020384B" w:rsidRPr="00676164" w:rsidTr="002038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00" w:type="dxa"/>
            <w:gridSpan w:val="2"/>
            <w:vAlign w:val="center"/>
          </w:tcPr>
          <w:p w:rsidR="0020384B" w:rsidRPr="002270CD" w:rsidRDefault="0020384B" w:rsidP="00A15176">
            <w:pPr>
              <w:pStyle w:val="Heading1"/>
              <w:outlineLvl w:val="0"/>
              <w:rPr>
                <w:b/>
                <w:lang w:val="nl-BE"/>
              </w:rPr>
            </w:pPr>
            <w:bookmarkStart w:id="6" w:name="_Toc322865921"/>
            <w:r w:rsidRPr="002270CD">
              <w:rPr>
                <w:b/>
                <w:lang w:val="nl-BE"/>
              </w:rPr>
              <w:lastRenderedPageBreak/>
              <w:t>Oefening 5 – Een foto toevoegen en aanpassen.</w:t>
            </w:r>
            <w:bookmarkEnd w:id="6"/>
          </w:p>
        </w:tc>
      </w:tr>
      <w:tr w:rsidR="0020384B" w:rsidRPr="00676164" w:rsidTr="002038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00" w:type="dxa"/>
            <w:gridSpan w:val="2"/>
            <w:shd w:val="clear" w:color="auto" w:fill="EAF1DD" w:themeFill="accent3" w:themeFillTint="33"/>
          </w:tcPr>
          <w:p w:rsidR="0020384B" w:rsidRDefault="0020384B" w:rsidP="0020384B">
            <w:pPr>
              <w:pStyle w:val="Tekst1"/>
              <w:rPr>
                <w:rFonts w:cstheme="minorHAnsi"/>
                <w:lang w:val="nl-BE"/>
              </w:rPr>
            </w:pPr>
            <w:r w:rsidRPr="00801952">
              <w:rPr>
                <w:rFonts w:cstheme="minorHAnsi"/>
                <w:lang w:val="nl-BE"/>
              </w:rPr>
              <w:t xml:space="preserve">Doel: </w:t>
            </w:r>
          </w:p>
          <w:p w:rsidR="0020384B" w:rsidRPr="00801952" w:rsidRDefault="00C4054D" w:rsidP="0020384B">
            <w:pPr>
              <w:pStyle w:val="Tabellijst"/>
              <w:rPr>
                <w:b w:val="0"/>
                <w:bCs w:val="0"/>
              </w:rPr>
            </w:pPr>
            <w:r>
              <w:rPr>
                <w:b w:val="0"/>
              </w:rPr>
              <w:t>E</w:t>
            </w:r>
            <w:r w:rsidR="0020384B">
              <w:rPr>
                <w:b w:val="0"/>
              </w:rPr>
              <w:t>en foto kunnen toevoegen aan een bestaand PDF-document en die kunnen bewerken.</w:t>
            </w:r>
          </w:p>
          <w:p w:rsidR="0020384B" w:rsidRPr="0020384B" w:rsidRDefault="0020384B" w:rsidP="00C4054D">
            <w:pPr>
              <w:pStyle w:val="Tabellijst"/>
              <w:rPr>
                <w:b w:val="0"/>
              </w:rPr>
            </w:pPr>
            <w:r w:rsidRPr="0020384B">
              <w:rPr>
                <w:b w:val="0"/>
              </w:rPr>
              <w:t>Foto’s van een ander PDF document kunnen recupere</w:t>
            </w:r>
            <w:r w:rsidR="00C4054D">
              <w:rPr>
                <w:b w:val="0"/>
              </w:rPr>
              <w:t>re</w:t>
            </w:r>
            <w:r w:rsidRPr="0020384B">
              <w:rPr>
                <w:b w:val="0"/>
              </w:rPr>
              <w:t>n.</w:t>
            </w:r>
          </w:p>
        </w:tc>
      </w:tr>
      <w:tr w:rsidR="0020384B" w:rsidRPr="00676164" w:rsidTr="002038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20384B" w:rsidRDefault="0020384B" w:rsidP="00145394">
            <w:pPr>
              <w:pStyle w:val="Tabellijstgenummerd"/>
              <w:numPr>
                <w:ilvl w:val="0"/>
                <w:numId w:val="28"/>
              </w:numPr>
              <w:rPr>
                <w:b w:val="0"/>
                <w:lang w:val="nl-BE"/>
              </w:rPr>
            </w:pPr>
            <w:r w:rsidRPr="0020384B">
              <w:rPr>
                <w:b w:val="0"/>
                <w:lang w:val="nl-BE"/>
              </w:rPr>
              <w:t xml:space="preserve">Open de bestanden ‘ReportWithoutPhoto.pdf’ en </w:t>
            </w:r>
            <w:r>
              <w:rPr>
                <w:b w:val="0"/>
                <w:lang w:val="nl-BE"/>
              </w:rPr>
              <w:t>‘</w:t>
            </w:r>
            <w:r w:rsidRPr="0020384B">
              <w:rPr>
                <w:b w:val="0"/>
                <w:lang w:val="nl-BE"/>
              </w:rPr>
              <w:t>ReportPhoto.pdf</w:t>
            </w:r>
            <w:r>
              <w:rPr>
                <w:b w:val="0"/>
                <w:lang w:val="nl-BE"/>
              </w:rPr>
              <w:t>’</w:t>
            </w:r>
            <w:r w:rsidRPr="0020384B">
              <w:rPr>
                <w:b w:val="0"/>
                <w:lang w:val="nl-BE"/>
              </w:rPr>
              <w:t xml:space="preserve"> in de oefeningen folder.</w:t>
            </w:r>
            <w:r w:rsidR="00B10B62">
              <w:rPr>
                <w:b w:val="0"/>
                <w:lang w:val="nl-BE"/>
              </w:rPr>
              <w:br/>
              <w:t xml:space="preserve">Eerst dienen we te beschikken over een aparte jgp, png of gif </w:t>
            </w:r>
            <w:r w:rsidR="00C4054D">
              <w:rPr>
                <w:b w:val="0"/>
                <w:lang w:val="nl-BE"/>
              </w:rPr>
              <w:t>file.</w:t>
            </w:r>
            <w:r w:rsidR="00B10B62">
              <w:rPr>
                <w:b w:val="0"/>
                <w:lang w:val="nl-BE"/>
              </w:rPr>
              <w:t xml:space="preserve">  In dit geval dienen we die eerst te genereren vanuit een pdf bestand.</w:t>
            </w:r>
          </w:p>
          <w:p w:rsidR="00B10B62" w:rsidRPr="00B10B62" w:rsidRDefault="00B10B62" w:rsidP="00203E70">
            <w:pPr>
              <w:pStyle w:val="Tekst1hoofding"/>
              <w:rPr>
                <w:lang w:val="nl-BE"/>
              </w:rPr>
            </w:pPr>
            <w:r>
              <w:rPr>
                <w:noProof/>
                <w:lang w:val="fr-BE" w:eastAsia="fr-BE"/>
              </w:rPr>
              <w:drawing>
                <wp:inline distT="0" distB="0" distL="0" distR="0" wp14:anchorId="273ED082" wp14:editId="2FD1CFA3">
                  <wp:extent cx="238095" cy="238095"/>
                  <wp:effectExtent l="19050" t="0" r="0" b="0"/>
                  <wp:docPr id="86" name="Afbeelding 26" descr="icoon_warning_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oon_warning_25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095" cy="23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B10B62">
              <w:rPr>
                <w:lang w:val="nl-BE"/>
              </w:rPr>
              <w:t xml:space="preserve"> </w:t>
            </w:r>
            <w:r w:rsidRPr="00B10B62">
              <w:rPr>
                <w:b/>
                <w:lang w:val="nl-BE"/>
              </w:rPr>
              <w:t>Opmerking</w:t>
            </w:r>
          </w:p>
          <w:p w:rsidR="00B10B62" w:rsidRDefault="00B10B62" w:rsidP="00B10B62">
            <w:pPr>
              <w:pStyle w:val="Tabellijstgenummerd"/>
              <w:numPr>
                <w:ilvl w:val="0"/>
                <w:numId w:val="0"/>
              </w:numPr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 xml:space="preserve">Andere formaten kunnen ook, maar zijn niet </w:t>
            </w:r>
            <w:r w:rsidR="00C4054D">
              <w:rPr>
                <w:b w:val="0"/>
                <w:lang w:val="nl-BE"/>
              </w:rPr>
              <w:t>gecomprimeerd!</w:t>
            </w:r>
          </w:p>
          <w:p w:rsidR="00B10B62" w:rsidRPr="0020384B" w:rsidRDefault="00B10B62" w:rsidP="00B10B62">
            <w:pPr>
              <w:pStyle w:val="Tabellijstgenummerd"/>
              <w:numPr>
                <w:ilvl w:val="0"/>
                <w:numId w:val="0"/>
              </w:numPr>
              <w:rPr>
                <w:b w:val="0"/>
                <w:lang w:val="nl-BE"/>
              </w:rPr>
            </w:pPr>
          </w:p>
          <w:p w:rsidR="0020384B" w:rsidRDefault="00B10B62" w:rsidP="00145394">
            <w:pPr>
              <w:pStyle w:val="Tabellijstgenummerd"/>
              <w:numPr>
                <w:ilvl w:val="0"/>
                <w:numId w:val="25"/>
              </w:numPr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>Activeer  ‘</w:t>
            </w:r>
            <w:r w:rsidRPr="0020384B">
              <w:rPr>
                <w:b w:val="0"/>
                <w:lang w:val="nl-BE"/>
              </w:rPr>
              <w:t>ReportPhoto.pdf</w:t>
            </w:r>
            <w:r>
              <w:rPr>
                <w:b w:val="0"/>
                <w:lang w:val="nl-BE"/>
              </w:rPr>
              <w:t xml:space="preserve">’ en klik op de Selectie tool in de </w:t>
            </w:r>
            <w:r w:rsidR="00C4054D">
              <w:rPr>
                <w:b w:val="0"/>
                <w:lang w:val="nl-BE"/>
              </w:rPr>
              <w:t>‘</w:t>
            </w:r>
            <w:r>
              <w:rPr>
                <w:b w:val="0"/>
                <w:lang w:val="nl-BE"/>
              </w:rPr>
              <w:t>Selection / Zoom area</w:t>
            </w:r>
            <w:r w:rsidR="00C4054D">
              <w:rPr>
                <w:b w:val="0"/>
                <w:lang w:val="nl-BE"/>
              </w:rPr>
              <w:t>’</w:t>
            </w:r>
            <w:r>
              <w:rPr>
                <w:b w:val="0"/>
                <w:lang w:val="nl-BE"/>
              </w:rPr>
              <w:t xml:space="preserve"> van de Toolbarzone.  Deze tool selecteert nu ook perfect afbeeldingen.</w:t>
            </w:r>
          </w:p>
          <w:p w:rsidR="00B10B62" w:rsidRPr="00637407" w:rsidRDefault="00B10B62" w:rsidP="00145394">
            <w:pPr>
              <w:pStyle w:val="Tabellijstgenummerd"/>
              <w:numPr>
                <w:ilvl w:val="0"/>
                <w:numId w:val="25"/>
              </w:numPr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 xml:space="preserve">Klik op de afbeelding die u wenst te integreren. Vervolgens rechtsklikt u om het bestand te kunnen bewaren als jpg afbeelding. </w:t>
            </w:r>
          </w:p>
        </w:tc>
        <w:tc>
          <w:tcPr>
            <w:tcW w:w="5041" w:type="dxa"/>
          </w:tcPr>
          <w:p w:rsidR="0020384B" w:rsidRPr="00637407" w:rsidRDefault="00B10B62" w:rsidP="0020384B">
            <w:pPr>
              <w:pStyle w:val="Tekst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nl-BE"/>
              </w:rPr>
            </w:pP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83840" behindDoc="0" locked="0" layoutInCell="1" allowOverlap="1" wp14:anchorId="1F1773D6" wp14:editId="61C3A77D">
                  <wp:simplePos x="0" y="0"/>
                  <wp:positionH relativeFrom="column">
                    <wp:posOffset>499110</wp:posOffset>
                  </wp:positionH>
                  <wp:positionV relativeFrom="paragraph">
                    <wp:posOffset>1258570</wp:posOffset>
                  </wp:positionV>
                  <wp:extent cx="2004060" cy="1456690"/>
                  <wp:effectExtent l="0" t="0" r="0" b="0"/>
                  <wp:wrapTopAndBottom/>
                  <wp:docPr id="85" name="Pictur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24.jpg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4060" cy="1456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82816" behindDoc="0" locked="0" layoutInCell="1" allowOverlap="1" wp14:anchorId="29FD62F1" wp14:editId="78C98D0A">
                  <wp:simplePos x="0" y="0"/>
                  <wp:positionH relativeFrom="column">
                    <wp:posOffset>297180</wp:posOffset>
                  </wp:positionH>
                  <wp:positionV relativeFrom="paragraph">
                    <wp:posOffset>193040</wp:posOffset>
                  </wp:positionV>
                  <wp:extent cx="2400935" cy="884555"/>
                  <wp:effectExtent l="0" t="0" r="0" b="0"/>
                  <wp:wrapTopAndBottom/>
                  <wp:docPr id="84" name="Picture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22.jpg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0935" cy="884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10B62" w:rsidRPr="00637407" w:rsidTr="002038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B10B62" w:rsidRDefault="002C2484" w:rsidP="00145394">
            <w:pPr>
              <w:pStyle w:val="Tabellijstgenummerd"/>
              <w:numPr>
                <w:ilvl w:val="0"/>
                <w:numId w:val="28"/>
              </w:numPr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>Activeer het doelbestand en ga naar de ‘Tools pane’ rechts, kies ‘Edit Object’, en klik rechts ter hoogte van de plaats waar u de afbeelding wilt integreren.</w:t>
            </w:r>
          </w:p>
          <w:p w:rsidR="002C2484" w:rsidRDefault="002C2484" w:rsidP="00145394">
            <w:pPr>
              <w:pStyle w:val="Tabellijstgenummerd"/>
              <w:numPr>
                <w:ilvl w:val="0"/>
                <w:numId w:val="28"/>
              </w:numPr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 xml:space="preserve">Kies voor ‘Place Image’ en selecteer de afbeelding die u net </w:t>
            </w:r>
            <w:r w:rsidR="00C4054D">
              <w:rPr>
                <w:b w:val="0"/>
                <w:lang w:val="nl-BE"/>
              </w:rPr>
              <w:t>bewaarde</w:t>
            </w:r>
            <w:r>
              <w:rPr>
                <w:b w:val="0"/>
                <w:lang w:val="nl-BE"/>
              </w:rPr>
              <w:t>.</w:t>
            </w:r>
          </w:p>
          <w:p w:rsidR="002C2484" w:rsidRDefault="002C2484" w:rsidP="00145394">
            <w:pPr>
              <w:pStyle w:val="Tabellijstgenummerd"/>
              <w:numPr>
                <w:ilvl w:val="0"/>
                <w:numId w:val="28"/>
              </w:numPr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 xml:space="preserve">Klik open – de afbeelding komt ergens in de huidige pagina </w:t>
            </w:r>
            <w:r w:rsidR="00C4054D">
              <w:rPr>
                <w:b w:val="0"/>
                <w:lang w:val="nl-BE"/>
              </w:rPr>
              <w:t xml:space="preserve">terecht.  </w:t>
            </w:r>
            <w:r>
              <w:rPr>
                <w:b w:val="0"/>
                <w:lang w:val="nl-BE"/>
              </w:rPr>
              <w:t>Sleep de pagina naar zijn eindbestemming.</w:t>
            </w:r>
          </w:p>
          <w:p w:rsidR="00C571CC" w:rsidRDefault="00C571CC" w:rsidP="00145394">
            <w:pPr>
              <w:pStyle w:val="Tabellijstgenummerd"/>
              <w:numPr>
                <w:ilvl w:val="0"/>
                <w:numId w:val="28"/>
              </w:numPr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>Vergroot of verklein de foto via de ‘handles’ in de uithoeken.</w:t>
            </w:r>
          </w:p>
          <w:p w:rsidR="005961CC" w:rsidRPr="0020384B" w:rsidRDefault="005961CC" w:rsidP="00145394">
            <w:pPr>
              <w:pStyle w:val="Tabellijstgenummerd"/>
              <w:numPr>
                <w:ilvl w:val="0"/>
                <w:numId w:val="28"/>
              </w:numPr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>Bewaar het document.</w:t>
            </w:r>
          </w:p>
        </w:tc>
        <w:tc>
          <w:tcPr>
            <w:tcW w:w="5041" w:type="dxa"/>
          </w:tcPr>
          <w:p w:rsidR="00B10B62" w:rsidRPr="002C2484" w:rsidRDefault="00C571CC" w:rsidP="0020384B">
            <w:pPr>
              <w:pStyle w:val="Tekst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  <w:lang w:val="nl-BE" w:eastAsia="en-GB"/>
              </w:rPr>
            </w:pP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86912" behindDoc="1" locked="0" layoutInCell="1" allowOverlap="1" wp14:anchorId="6734C280" wp14:editId="6E168ABA">
                  <wp:simplePos x="0" y="0"/>
                  <wp:positionH relativeFrom="column">
                    <wp:posOffset>297180</wp:posOffset>
                  </wp:positionH>
                  <wp:positionV relativeFrom="paragraph">
                    <wp:posOffset>2135505</wp:posOffset>
                  </wp:positionV>
                  <wp:extent cx="823595" cy="894080"/>
                  <wp:effectExtent l="0" t="0" r="0" b="1270"/>
                  <wp:wrapTopAndBottom/>
                  <wp:docPr id="89" name="Picture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27.jpg"/>
                          <pic:cNvPicPr/>
                        </pic:nvPicPr>
                        <pic:blipFill rotWithShape="1"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5092"/>
                          <a:stretch/>
                        </pic:blipFill>
                        <pic:spPr bwMode="auto">
                          <a:xfrm>
                            <a:off x="0" y="0"/>
                            <a:ext cx="823595" cy="8940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87936" behindDoc="1" locked="0" layoutInCell="1" allowOverlap="1" wp14:anchorId="71D506CA" wp14:editId="147271F1">
                  <wp:simplePos x="0" y="0"/>
                  <wp:positionH relativeFrom="column">
                    <wp:posOffset>196215</wp:posOffset>
                  </wp:positionH>
                  <wp:positionV relativeFrom="paragraph">
                    <wp:posOffset>1231265</wp:posOffset>
                  </wp:positionV>
                  <wp:extent cx="726440" cy="713105"/>
                  <wp:effectExtent l="0" t="0" r="0" b="0"/>
                  <wp:wrapTight wrapText="bothSides">
                    <wp:wrapPolygon edited="0">
                      <wp:start x="0" y="0"/>
                      <wp:lineTo x="0" y="20773"/>
                      <wp:lineTo x="20958" y="20773"/>
                      <wp:lineTo x="20958" y="0"/>
                      <wp:lineTo x="0" y="0"/>
                    </wp:wrapPolygon>
                  </wp:wrapTight>
                  <wp:docPr id="90" name="Picture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28.jpg"/>
                          <pic:cNvPicPr/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6440" cy="713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85888" behindDoc="1" locked="0" layoutInCell="1" allowOverlap="1" wp14:anchorId="0589D617" wp14:editId="13E6D1ED">
                  <wp:simplePos x="0" y="0"/>
                  <wp:positionH relativeFrom="column">
                    <wp:posOffset>74295</wp:posOffset>
                  </wp:positionH>
                  <wp:positionV relativeFrom="paragraph">
                    <wp:posOffset>276860</wp:posOffset>
                  </wp:positionV>
                  <wp:extent cx="1067435" cy="808990"/>
                  <wp:effectExtent l="0" t="0" r="0" b="0"/>
                  <wp:wrapTight wrapText="bothSides">
                    <wp:wrapPolygon edited="0">
                      <wp:start x="0" y="0"/>
                      <wp:lineTo x="0" y="20854"/>
                      <wp:lineTo x="21202" y="20854"/>
                      <wp:lineTo x="21202" y="0"/>
                      <wp:lineTo x="0" y="0"/>
                    </wp:wrapPolygon>
                  </wp:wrapTight>
                  <wp:docPr id="88" name="Picture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25.jpg"/>
                          <pic:cNvPicPr/>
                        </pic:nvPicPr>
                        <pic:blipFill rotWithShape="1"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31"/>
                          <a:stretch/>
                        </pic:blipFill>
                        <pic:spPr bwMode="auto">
                          <a:xfrm>
                            <a:off x="0" y="0"/>
                            <a:ext cx="1067435" cy="8089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84864" behindDoc="0" locked="0" layoutInCell="1" allowOverlap="1" wp14:anchorId="191032F6" wp14:editId="1D7FD43F">
                  <wp:simplePos x="0" y="0"/>
                  <wp:positionH relativeFrom="column">
                    <wp:posOffset>1252220</wp:posOffset>
                  </wp:positionH>
                  <wp:positionV relativeFrom="paragraph">
                    <wp:posOffset>135890</wp:posOffset>
                  </wp:positionV>
                  <wp:extent cx="1696085" cy="2197735"/>
                  <wp:effectExtent l="0" t="0" r="0" b="0"/>
                  <wp:wrapTopAndBottom/>
                  <wp:docPr id="87" name="Picture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26.jpg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6085" cy="2197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5961CC" w:rsidRDefault="005961CC" w:rsidP="00153084">
      <w:pPr>
        <w:pStyle w:val="Tekst1"/>
        <w:ind w:left="-426"/>
        <w:rPr>
          <w:rFonts w:cstheme="minorHAnsi"/>
          <w:lang w:val="nl-BE"/>
        </w:rPr>
      </w:pPr>
    </w:p>
    <w:p w:rsidR="005961CC" w:rsidRDefault="005961CC">
      <w:pPr>
        <w:widowControl/>
        <w:spacing w:after="0" w:line="240" w:lineRule="auto"/>
        <w:rPr>
          <w:rFonts w:cstheme="minorHAnsi"/>
          <w:lang w:val="nl-BE"/>
        </w:rPr>
      </w:pPr>
      <w:r>
        <w:rPr>
          <w:rFonts w:cstheme="minorHAnsi"/>
          <w:lang w:val="nl-BE"/>
        </w:rPr>
        <w:br w:type="page"/>
      </w:r>
    </w:p>
    <w:tbl>
      <w:tblPr>
        <w:tblStyle w:val="LightList-Accent1"/>
        <w:tblW w:w="0" w:type="auto"/>
        <w:tblInd w:w="-318" w:type="dxa"/>
        <w:tblLook w:val="04A0" w:firstRow="1" w:lastRow="0" w:firstColumn="1" w:lastColumn="0" w:noHBand="0" w:noVBand="1"/>
      </w:tblPr>
      <w:tblGrid>
        <w:gridCol w:w="4574"/>
        <w:gridCol w:w="5826"/>
      </w:tblGrid>
      <w:tr w:rsidR="005961CC" w:rsidRPr="00676164" w:rsidTr="002038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00" w:type="dxa"/>
            <w:gridSpan w:val="2"/>
            <w:vAlign w:val="center"/>
          </w:tcPr>
          <w:p w:rsidR="005961CC" w:rsidRPr="002270CD" w:rsidRDefault="005961CC" w:rsidP="00A15176">
            <w:pPr>
              <w:pStyle w:val="Heading1"/>
              <w:outlineLvl w:val="0"/>
              <w:rPr>
                <w:b/>
                <w:lang w:val="nl-BE"/>
              </w:rPr>
            </w:pPr>
            <w:bookmarkStart w:id="7" w:name="_Toc322865922"/>
            <w:r w:rsidRPr="002270CD">
              <w:rPr>
                <w:b/>
                <w:lang w:val="nl-BE"/>
              </w:rPr>
              <w:lastRenderedPageBreak/>
              <w:t>Oefening 6 – Watermerken toevoegen en beheren</w:t>
            </w:r>
            <w:bookmarkEnd w:id="7"/>
          </w:p>
        </w:tc>
      </w:tr>
      <w:tr w:rsidR="005961CC" w:rsidRPr="00676164" w:rsidTr="002038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00" w:type="dxa"/>
            <w:gridSpan w:val="2"/>
            <w:shd w:val="clear" w:color="auto" w:fill="EAF1DD" w:themeFill="accent3" w:themeFillTint="33"/>
          </w:tcPr>
          <w:p w:rsidR="005961CC" w:rsidRDefault="005961CC" w:rsidP="00801952">
            <w:pPr>
              <w:pStyle w:val="Tekst1"/>
              <w:rPr>
                <w:rFonts w:cstheme="minorHAnsi"/>
                <w:lang w:val="nl-BE"/>
              </w:rPr>
            </w:pPr>
            <w:r w:rsidRPr="00801952">
              <w:rPr>
                <w:rFonts w:cstheme="minorHAnsi"/>
                <w:lang w:val="nl-BE"/>
              </w:rPr>
              <w:t xml:space="preserve">Doel: </w:t>
            </w:r>
          </w:p>
          <w:p w:rsidR="005961CC" w:rsidRPr="00B601B5" w:rsidRDefault="00BE1B02" w:rsidP="00BD010C">
            <w:pPr>
              <w:pStyle w:val="Tabellijst"/>
              <w:rPr>
                <w:b w:val="0"/>
              </w:rPr>
            </w:pPr>
            <w:r w:rsidRPr="00B601B5">
              <w:rPr>
                <w:b w:val="0"/>
              </w:rPr>
              <w:t>Een nieuw watermerk kunnen toevoegen en een watermerk kunnen verwijderen.</w:t>
            </w:r>
          </w:p>
          <w:p w:rsidR="00BE1B02" w:rsidRPr="00801952" w:rsidRDefault="00BE1B02" w:rsidP="00BD010C">
            <w:pPr>
              <w:pStyle w:val="Tabellijst"/>
            </w:pPr>
            <w:r w:rsidRPr="00B601B5">
              <w:rPr>
                <w:b w:val="0"/>
              </w:rPr>
              <w:t>Verschillende watermerken op verschillende pagina’s kunnen integreren en beheren.</w:t>
            </w:r>
          </w:p>
        </w:tc>
      </w:tr>
      <w:tr w:rsidR="00BE1B02" w:rsidRPr="00676164" w:rsidTr="00A9472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74" w:type="dxa"/>
          </w:tcPr>
          <w:p w:rsidR="00BE1B02" w:rsidRPr="00B601B5" w:rsidRDefault="00BE1B02" w:rsidP="00145394">
            <w:pPr>
              <w:pStyle w:val="Tabellijstgenummerd"/>
              <w:numPr>
                <w:ilvl w:val="0"/>
                <w:numId w:val="29"/>
              </w:numPr>
              <w:rPr>
                <w:b w:val="0"/>
                <w:lang w:val="nl-BE"/>
              </w:rPr>
            </w:pPr>
            <w:r w:rsidRPr="00B601B5">
              <w:rPr>
                <w:b w:val="0"/>
                <w:lang w:val="nl-BE"/>
              </w:rPr>
              <w:t>Open het bestand ‘</w:t>
            </w:r>
            <w:r w:rsidR="00B22AFB" w:rsidRPr="00B601B5">
              <w:rPr>
                <w:b w:val="0"/>
                <w:lang w:val="nl-BE"/>
              </w:rPr>
              <w:t>MultipleWatermarks.pdf</w:t>
            </w:r>
            <w:r w:rsidRPr="00B601B5">
              <w:rPr>
                <w:b w:val="0"/>
                <w:lang w:val="nl-BE"/>
              </w:rPr>
              <w:t>’ in de oefeningen folder.</w:t>
            </w:r>
            <w:r w:rsidR="000A0B2E" w:rsidRPr="00B601B5">
              <w:rPr>
                <w:b w:val="0"/>
                <w:lang w:val="nl-BE"/>
              </w:rPr>
              <w:t xml:space="preserve"> Bemerk dat op alle pagina’s het watermerk ‘DRAFT’ is </w:t>
            </w:r>
            <w:r w:rsidR="00C4054D" w:rsidRPr="00B601B5">
              <w:rPr>
                <w:b w:val="0"/>
                <w:lang w:val="nl-BE"/>
              </w:rPr>
              <w:t>toegevoegd.</w:t>
            </w:r>
            <w:r w:rsidR="00C4054D">
              <w:rPr>
                <w:b w:val="0"/>
                <w:lang w:val="nl-BE"/>
              </w:rPr>
              <w:t xml:space="preserve"> </w:t>
            </w:r>
            <w:r w:rsidR="00C4054D" w:rsidRPr="00B601B5">
              <w:rPr>
                <w:b w:val="0"/>
                <w:lang w:val="nl-BE"/>
              </w:rPr>
              <w:t xml:space="preserve"> </w:t>
            </w:r>
            <w:r w:rsidR="000A0B2E" w:rsidRPr="00B601B5">
              <w:rPr>
                <w:b w:val="0"/>
                <w:lang w:val="nl-BE"/>
              </w:rPr>
              <w:t>Maar ook dat op pagina’s 13-15 twee watermerken verkeerdelijk zijn toegevoegd.</w:t>
            </w:r>
          </w:p>
          <w:p w:rsidR="000A0B2E" w:rsidRPr="00B601B5" w:rsidRDefault="000A0B2E" w:rsidP="00145394">
            <w:pPr>
              <w:pStyle w:val="Tabellijstgenummerd"/>
              <w:numPr>
                <w:ilvl w:val="0"/>
                <w:numId w:val="25"/>
              </w:numPr>
              <w:rPr>
                <w:b w:val="0"/>
                <w:lang w:val="nl-BE"/>
              </w:rPr>
            </w:pPr>
            <w:r w:rsidRPr="00B601B5">
              <w:rPr>
                <w:b w:val="0"/>
                <w:lang w:val="nl-BE"/>
              </w:rPr>
              <w:t>Open het panel ‘Pages’ in de rechter panelzone.  Onder ‘Edit Page Design’ klikt u op het pijltje rechts naast ‘Watermark’  - een afrol menu opent ; via de optie ‘Remove’  kunnen we alle watermerken in een keer verwijderen’.</w:t>
            </w:r>
          </w:p>
          <w:p w:rsidR="0038665C" w:rsidRDefault="00B601B5" w:rsidP="00145394">
            <w:pPr>
              <w:pStyle w:val="Tabellijstgenummerd"/>
              <w:numPr>
                <w:ilvl w:val="0"/>
                <w:numId w:val="25"/>
              </w:numPr>
              <w:rPr>
                <w:b w:val="0"/>
                <w:lang w:val="nl-BE"/>
              </w:rPr>
            </w:pPr>
            <w:r w:rsidRPr="0038665C">
              <w:rPr>
                <w:b w:val="0"/>
                <w:lang w:val="nl-BE"/>
              </w:rPr>
              <w:t>Bewaar het document via File / Save As onder een andere naam , bijv.‘MultipleWatermarksDraft.pdf’</w:t>
            </w:r>
            <w:r w:rsidR="0038665C" w:rsidRPr="0038665C">
              <w:rPr>
                <w:b w:val="0"/>
                <w:lang w:val="nl-BE"/>
              </w:rPr>
              <w:t xml:space="preserve"> </w:t>
            </w:r>
            <w:r w:rsidR="0038665C">
              <w:rPr>
                <w:b w:val="0"/>
                <w:lang w:val="nl-BE"/>
              </w:rPr>
              <w:t>– eventuele meldingen m</w:t>
            </w:r>
            <w:r w:rsidR="00C4054D">
              <w:rPr>
                <w:b w:val="0"/>
                <w:lang w:val="nl-BE"/>
              </w:rPr>
              <w:t>.</w:t>
            </w:r>
            <w:r w:rsidR="0038665C">
              <w:rPr>
                <w:b w:val="0"/>
                <w:lang w:val="nl-BE"/>
              </w:rPr>
              <w:t>b</w:t>
            </w:r>
            <w:r w:rsidR="00C4054D">
              <w:rPr>
                <w:b w:val="0"/>
                <w:lang w:val="nl-BE"/>
              </w:rPr>
              <w:t>.</w:t>
            </w:r>
            <w:r w:rsidR="0038665C">
              <w:rPr>
                <w:b w:val="0"/>
                <w:lang w:val="nl-BE"/>
              </w:rPr>
              <w:t>t</w:t>
            </w:r>
            <w:r w:rsidR="00C4054D">
              <w:rPr>
                <w:b w:val="0"/>
                <w:lang w:val="nl-BE"/>
              </w:rPr>
              <w:t xml:space="preserve">. </w:t>
            </w:r>
            <w:r w:rsidR="0038665C">
              <w:rPr>
                <w:b w:val="0"/>
                <w:lang w:val="nl-BE"/>
              </w:rPr>
              <w:t xml:space="preserve"> PDF/A incompatibiliteit negeert u in dit stadium.</w:t>
            </w:r>
          </w:p>
          <w:p w:rsidR="0038665C" w:rsidRPr="00977ACF" w:rsidRDefault="0038665C" w:rsidP="00145394">
            <w:pPr>
              <w:pStyle w:val="Tabellijstgenummerd"/>
              <w:numPr>
                <w:ilvl w:val="0"/>
                <w:numId w:val="25"/>
              </w:numPr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>K</w:t>
            </w:r>
            <w:r w:rsidRPr="0038665C">
              <w:rPr>
                <w:b w:val="0"/>
                <w:lang w:val="nl-BE"/>
              </w:rPr>
              <w:t xml:space="preserve">eer vervolgens terug naar het panel ‘Pages’, ‘Watermark / </w:t>
            </w:r>
            <w:r w:rsidR="000A0B2E" w:rsidRPr="0038665C">
              <w:rPr>
                <w:b w:val="0"/>
                <w:lang w:val="nl-BE"/>
              </w:rPr>
              <w:t>Add Watermark</w:t>
            </w:r>
            <w:r w:rsidRPr="0038665C">
              <w:rPr>
                <w:b w:val="0"/>
                <w:lang w:val="nl-BE"/>
              </w:rPr>
              <w:t xml:space="preserve">’ </w:t>
            </w:r>
            <w:r w:rsidR="00977ACF">
              <w:rPr>
                <w:b w:val="0"/>
                <w:lang w:val="nl-BE"/>
              </w:rPr>
              <w:t>.</w:t>
            </w:r>
          </w:p>
        </w:tc>
        <w:tc>
          <w:tcPr>
            <w:tcW w:w="5826" w:type="dxa"/>
          </w:tcPr>
          <w:p w:rsidR="00BE1B02" w:rsidRPr="00B601B5" w:rsidRDefault="0038665C" w:rsidP="00997FA0">
            <w:pPr>
              <w:pStyle w:val="Tekst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lang w:val="nl-BE"/>
              </w:rPr>
            </w:pPr>
            <w:r>
              <w:rPr>
                <w:rFonts w:cstheme="minorHAnsi"/>
                <w:b/>
                <w:noProof/>
                <w:lang w:val="fr-BE" w:eastAsia="fr-BE"/>
              </w:rPr>
              <w:drawing>
                <wp:anchor distT="0" distB="0" distL="114300" distR="114300" simplePos="0" relativeHeight="251689984" behindDoc="0" locked="0" layoutInCell="1" allowOverlap="1" wp14:anchorId="5304FD83" wp14:editId="017E77EA">
                  <wp:simplePos x="0" y="0"/>
                  <wp:positionH relativeFrom="column">
                    <wp:posOffset>96520</wp:posOffset>
                  </wp:positionH>
                  <wp:positionV relativeFrom="paragraph">
                    <wp:posOffset>2313940</wp:posOffset>
                  </wp:positionV>
                  <wp:extent cx="2982595" cy="843915"/>
                  <wp:effectExtent l="0" t="0" r="8255" b="0"/>
                  <wp:wrapTopAndBottom/>
                  <wp:docPr id="93" name="Picture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31.jpg"/>
                          <pic:cNvPicPr/>
                        </pic:nvPicPr>
                        <pic:blipFill rotWithShape="1"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1087"/>
                          <a:stretch/>
                        </pic:blipFill>
                        <pic:spPr bwMode="auto">
                          <a:xfrm>
                            <a:off x="0" y="0"/>
                            <a:ext cx="2982595" cy="843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A0B2E" w:rsidRPr="00B601B5">
              <w:rPr>
                <w:rFonts w:cstheme="minorHAnsi"/>
                <w:b/>
                <w:noProof/>
                <w:lang w:val="fr-BE" w:eastAsia="fr-BE"/>
              </w:rPr>
              <w:drawing>
                <wp:anchor distT="0" distB="0" distL="114300" distR="114300" simplePos="0" relativeHeight="251688960" behindDoc="0" locked="0" layoutInCell="1" allowOverlap="1" wp14:anchorId="6BCB0001" wp14:editId="65CC28D0">
                  <wp:simplePos x="0" y="0"/>
                  <wp:positionH relativeFrom="column">
                    <wp:posOffset>506730</wp:posOffset>
                  </wp:positionH>
                  <wp:positionV relativeFrom="paragraph">
                    <wp:posOffset>153035</wp:posOffset>
                  </wp:positionV>
                  <wp:extent cx="2081530" cy="1852930"/>
                  <wp:effectExtent l="0" t="0" r="0" b="0"/>
                  <wp:wrapTopAndBottom/>
                  <wp:docPr id="92" name="Picture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30.jpg"/>
                          <pic:cNvPicPr/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1530" cy="1852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77ACF" w:rsidRPr="00676164" w:rsidTr="00A947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74" w:type="dxa"/>
          </w:tcPr>
          <w:p w:rsidR="00977ACF" w:rsidRDefault="00977ACF" w:rsidP="00145394">
            <w:pPr>
              <w:pStyle w:val="Tabellijstgenummerd"/>
              <w:numPr>
                <w:ilvl w:val="0"/>
                <w:numId w:val="29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 xml:space="preserve">Vul nu alle gepaste waarden in dit dialoog venster om een watermerk ‘DRAFT’ toe te voegen op pagina’s 1 tot 14; de laatste twee pagina’s zijn ‘OBSOLETE’ en behandelen we </w:t>
            </w:r>
            <w:r w:rsidR="001F5028">
              <w:rPr>
                <w:b w:val="0"/>
                <w:bCs w:val="0"/>
                <w:lang w:val="nl-BE"/>
              </w:rPr>
              <w:t>nadien</w:t>
            </w:r>
            <w:r>
              <w:rPr>
                <w:b w:val="0"/>
                <w:bCs w:val="0"/>
                <w:lang w:val="nl-BE"/>
              </w:rPr>
              <w:t>.</w:t>
            </w:r>
          </w:p>
          <w:p w:rsidR="00977ACF" w:rsidRDefault="00977ACF" w:rsidP="00145394">
            <w:pPr>
              <w:pStyle w:val="Tabellijstgenummerd"/>
              <w:numPr>
                <w:ilvl w:val="0"/>
                <w:numId w:val="29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 xml:space="preserve">Vul ‘DRAFT’ in als tekst, pas de ‘size’ aan, kies de </w:t>
            </w:r>
            <w:r w:rsidR="00C4054D">
              <w:rPr>
                <w:b w:val="0"/>
                <w:bCs w:val="0"/>
                <w:lang w:val="nl-BE"/>
              </w:rPr>
              <w:t>oriëntatie</w:t>
            </w:r>
            <w:r>
              <w:rPr>
                <w:b w:val="0"/>
                <w:bCs w:val="0"/>
                <w:lang w:val="nl-BE"/>
              </w:rPr>
              <w:t xml:space="preserve"> (hier 45° uurwerk-wijzer-zin) en stel de transparantie in via ‘Opacity’.</w:t>
            </w:r>
          </w:p>
          <w:p w:rsidR="00977ACF" w:rsidRDefault="00977ACF" w:rsidP="00145394">
            <w:pPr>
              <w:pStyle w:val="Tabellijstgenummerd"/>
              <w:numPr>
                <w:ilvl w:val="0"/>
                <w:numId w:val="29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Klik vervolgens op ‘Page Range Options’ en vul in ‘pages 1 to 14’.</w:t>
            </w:r>
          </w:p>
          <w:p w:rsidR="00977ACF" w:rsidRDefault="00977ACF" w:rsidP="00145394">
            <w:pPr>
              <w:pStyle w:val="Tabellijstgenummerd"/>
              <w:numPr>
                <w:ilvl w:val="0"/>
                <w:numId w:val="29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Bevestig via OK.</w:t>
            </w:r>
          </w:p>
          <w:p w:rsidR="00977ACF" w:rsidRDefault="00977ACF" w:rsidP="00203E70">
            <w:pPr>
              <w:pStyle w:val="Tekst1hoofding"/>
            </w:pPr>
            <w:r w:rsidRPr="002368A7">
              <w:rPr>
                <w:noProof/>
                <w:lang w:val="fr-BE" w:eastAsia="fr-BE"/>
              </w:rPr>
              <w:drawing>
                <wp:inline distT="0" distB="0" distL="0" distR="0" wp14:anchorId="6446A1EE" wp14:editId="04BF16A9">
                  <wp:extent cx="238095" cy="238095"/>
                  <wp:effectExtent l="19050" t="0" r="0" b="0"/>
                  <wp:docPr id="95" name="Afbeelding 15" descr="icoon_info_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oon_info_25.pn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095" cy="23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 w:rsidRPr="00964BA6">
              <w:rPr>
                <w:b/>
              </w:rPr>
              <w:t>Tip</w:t>
            </w:r>
          </w:p>
          <w:p w:rsidR="00977ACF" w:rsidRPr="00B601B5" w:rsidRDefault="00977ACF" w:rsidP="00977ACF">
            <w:pPr>
              <w:pStyle w:val="Tekst1"/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 xml:space="preserve">U kunt de watermerk instellingen ook op meerdere documenten tegelijkertijd toepassen via ‘Apply to Multiple’.  De watermerk </w:t>
            </w:r>
            <w:r>
              <w:rPr>
                <w:b w:val="0"/>
                <w:bCs w:val="0"/>
                <w:lang w:val="nl-BE"/>
              </w:rPr>
              <w:lastRenderedPageBreak/>
              <w:t xml:space="preserve">instellingen  kunnen overigens ook bewaard worden via ‘Save Settings’. </w:t>
            </w:r>
          </w:p>
        </w:tc>
        <w:tc>
          <w:tcPr>
            <w:tcW w:w="5826" w:type="dxa"/>
          </w:tcPr>
          <w:p w:rsidR="00977ACF" w:rsidRPr="00977ACF" w:rsidRDefault="00977ACF" w:rsidP="00997FA0">
            <w:pPr>
              <w:pStyle w:val="Tekst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noProof/>
                <w:lang w:val="nl-BE" w:eastAsia="en-GB"/>
              </w:rPr>
            </w:pPr>
            <w:r>
              <w:rPr>
                <w:rFonts w:cstheme="minorHAnsi"/>
                <w:b/>
                <w:noProof/>
                <w:lang w:val="fr-BE" w:eastAsia="fr-BE"/>
              </w:rPr>
              <w:lastRenderedPageBreak/>
              <w:drawing>
                <wp:anchor distT="0" distB="0" distL="114300" distR="114300" simplePos="0" relativeHeight="251691008" behindDoc="0" locked="0" layoutInCell="1" allowOverlap="1" wp14:anchorId="31D4F3CA" wp14:editId="51994E2B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73660</wp:posOffset>
                  </wp:positionV>
                  <wp:extent cx="3556000" cy="2552065"/>
                  <wp:effectExtent l="0" t="0" r="6350" b="635"/>
                  <wp:wrapTopAndBottom/>
                  <wp:docPr id="94" name="Picture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33.jpg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6000" cy="2552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77ACF" w:rsidRPr="00676164" w:rsidTr="00A9472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74" w:type="dxa"/>
          </w:tcPr>
          <w:p w:rsidR="00977ACF" w:rsidRDefault="00115ABE" w:rsidP="00145394">
            <w:pPr>
              <w:pStyle w:val="Tabellijstgenummerd"/>
              <w:numPr>
                <w:ilvl w:val="0"/>
                <w:numId w:val="29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lastRenderedPageBreak/>
              <w:t xml:space="preserve">Keer terug naar het </w:t>
            </w:r>
            <w:r w:rsidR="00D12A40">
              <w:rPr>
                <w:b w:val="0"/>
                <w:bCs w:val="0"/>
                <w:lang w:val="nl-BE"/>
              </w:rPr>
              <w:t xml:space="preserve">panel ‘Pages / Watermark’ en klik op ‘Add Watermark’. </w:t>
            </w:r>
            <w:r w:rsidR="00C4054D">
              <w:rPr>
                <w:b w:val="0"/>
                <w:bCs w:val="0"/>
                <w:lang w:val="nl-BE"/>
              </w:rPr>
              <w:t xml:space="preserve"> </w:t>
            </w:r>
            <w:r w:rsidR="00D12A40">
              <w:rPr>
                <w:b w:val="0"/>
                <w:bCs w:val="0"/>
                <w:lang w:val="nl-BE"/>
              </w:rPr>
              <w:t>U verkrijgt een waarschuwing omdat de standaard instellingen bestaande watermerken verwijdert.  U kunt desgewenst toch klikken op ‘Add new’ om een tweede watermerk toe te voegen.</w:t>
            </w:r>
            <w:r w:rsidR="00D12A40">
              <w:rPr>
                <w:b w:val="0"/>
                <w:bCs w:val="0"/>
                <w:lang w:val="nl-BE"/>
              </w:rPr>
              <w:br/>
              <w:t>Klik op ‘Add new’, en vervolgens op ‘Cancel’, aangezien we op deze wijze alles opnieuw moeten instellen.</w:t>
            </w:r>
          </w:p>
          <w:p w:rsidR="00D12A40" w:rsidRDefault="00D12A40" w:rsidP="00145394">
            <w:pPr>
              <w:pStyle w:val="Tabellijstgenummerd"/>
              <w:numPr>
                <w:ilvl w:val="0"/>
                <w:numId w:val="29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Kies dus voor ‘Watermark / Update’ en voeg via de hierboven</w:t>
            </w:r>
            <w:r w:rsidR="00C4054D">
              <w:rPr>
                <w:b w:val="0"/>
                <w:bCs w:val="0"/>
                <w:lang w:val="nl-BE"/>
              </w:rPr>
              <w:t xml:space="preserve"> </w:t>
            </w:r>
            <w:r>
              <w:rPr>
                <w:b w:val="0"/>
                <w:bCs w:val="0"/>
                <w:lang w:val="nl-BE"/>
              </w:rPr>
              <w:t>beschreven procedure het watermerk ‘OBSOLETE’ toe voor de twee laatste pagina’s.</w:t>
            </w:r>
          </w:p>
        </w:tc>
        <w:tc>
          <w:tcPr>
            <w:tcW w:w="5826" w:type="dxa"/>
          </w:tcPr>
          <w:p w:rsidR="00977ACF" w:rsidRPr="00977ACF" w:rsidRDefault="00D12A40" w:rsidP="00997FA0">
            <w:pPr>
              <w:pStyle w:val="Tekst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noProof/>
                <w:lang w:val="nl-BE" w:eastAsia="en-GB"/>
              </w:rPr>
            </w:pPr>
            <w:r>
              <w:rPr>
                <w:rFonts w:cstheme="minorHAnsi"/>
                <w:b/>
                <w:noProof/>
                <w:lang w:val="fr-BE" w:eastAsia="fr-BE"/>
              </w:rPr>
              <w:drawing>
                <wp:anchor distT="0" distB="0" distL="114300" distR="114300" simplePos="0" relativeHeight="251692032" behindDoc="0" locked="0" layoutInCell="1" allowOverlap="1" wp14:anchorId="0158B3E6" wp14:editId="42FA1DBA">
                  <wp:simplePos x="0" y="0"/>
                  <wp:positionH relativeFrom="column">
                    <wp:posOffset>647700</wp:posOffset>
                  </wp:positionH>
                  <wp:positionV relativeFrom="paragraph">
                    <wp:posOffset>104775</wp:posOffset>
                  </wp:positionV>
                  <wp:extent cx="2329180" cy="1124585"/>
                  <wp:effectExtent l="0" t="0" r="0" b="0"/>
                  <wp:wrapTopAndBottom/>
                  <wp:docPr id="96" name="Picture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32.jpg"/>
                          <pic:cNvPicPr/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9180" cy="1124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15ABE" w:rsidRPr="00676164" w:rsidTr="00A947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74" w:type="dxa"/>
          </w:tcPr>
          <w:p w:rsidR="00115ABE" w:rsidRDefault="002D295D" w:rsidP="00145394">
            <w:pPr>
              <w:pStyle w:val="Tabellijstgenummerd"/>
              <w:numPr>
                <w:ilvl w:val="0"/>
                <w:numId w:val="29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Als de gewone ‘Save as PDF/A’ methode niet het vereiste resultaat geeft bij het bewaren (bijv. o</w:t>
            </w:r>
            <w:r w:rsidR="001D4994">
              <w:rPr>
                <w:b w:val="0"/>
                <w:bCs w:val="0"/>
                <w:lang w:val="nl-BE"/>
              </w:rPr>
              <w:t>.</w:t>
            </w:r>
            <w:r>
              <w:rPr>
                <w:b w:val="0"/>
                <w:bCs w:val="0"/>
                <w:lang w:val="nl-BE"/>
              </w:rPr>
              <w:t>w</w:t>
            </w:r>
            <w:r w:rsidR="001D4994">
              <w:rPr>
                <w:b w:val="0"/>
                <w:bCs w:val="0"/>
                <w:lang w:val="nl-BE"/>
              </w:rPr>
              <w:t>.</w:t>
            </w:r>
            <w:r>
              <w:rPr>
                <w:b w:val="0"/>
                <w:bCs w:val="0"/>
                <w:lang w:val="nl-BE"/>
              </w:rPr>
              <w:t xml:space="preserve">v. </w:t>
            </w:r>
            <w:r w:rsidR="001D4994">
              <w:rPr>
                <w:b w:val="0"/>
                <w:bCs w:val="0"/>
                <w:lang w:val="nl-BE"/>
              </w:rPr>
              <w:t>p</w:t>
            </w:r>
            <w:r>
              <w:rPr>
                <w:b w:val="0"/>
                <w:bCs w:val="0"/>
                <w:lang w:val="nl-BE"/>
              </w:rPr>
              <w:t xml:space="preserve">roblemen met de transparantie laag), dan werkt u best </w:t>
            </w:r>
            <w:r w:rsidR="001D4994">
              <w:rPr>
                <w:b w:val="0"/>
                <w:bCs w:val="0"/>
                <w:lang w:val="nl-BE"/>
              </w:rPr>
              <w:t xml:space="preserve"> via </w:t>
            </w:r>
            <w:r>
              <w:rPr>
                <w:b w:val="0"/>
                <w:bCs w:val="0"/>
                <w:lang w:val="nl-BE"/>
              </w:rPr>
              <w:t>‘Preflight’ in het Print Production panel.</w:t>
            </w:r>
            <w:r>
              <w:rPr>
                <w:b w:val="0"/>
                <w:bCs w:val="0"/>
                <w:lang w:val="nl-BE"/>
              </w:rPr>
              <w:br/>
              <w:t xml:space="preserve">Kies voor de ‘Standards’ tab en ‘Save as PDF/A’.  </w:t>
            </w:r>
            <w:r>
              <w:rPr>
                <w:b w:val="0"/>
                <w:bCs w:val="0"/>
                <w:lang w:val="nl-BE"/>
              </w:rPr>
              <w:br/>
              <w:t xml:space="preserve">Vervolgens ‘Continue’ en </w:t>
            </w:r>
            <w:r w:rsidR="001F5028">
              <w:rPr>
                <w:b w:val="0"/>
                <w:bCs w:val="0"/>
                <w:lang w:val="nl-BE"/>
              </w:rPr>
              <w:t xml:space="preserve">kiezen </w:t>
            </w:r>
            <w:r>
              <w:rPr>
                <w:b w:val="0"/>
                <w:bCs w:val="0"/>
                <w:lang w:val="nl-BE"/>
              </w:rPr>
              <w:t xml:space="preserve"> voor PDF/A-1b.  ‘Continue’ en ‘Save as’.  </w:t>
            </w:r>
            <w:r>
              <w:rPr>
                <w:b w:val="0"/>
                <w:bCs w:val="0"/>
                <w:lang w:val="nl-BE"/>
              </w:rPr>
              <w:br/>
              <w:t>U kunt bewaren onder dezelfde naam ‘</w:t>
            </w:r>
            <w:r w:rsidRPr="0038665C">
              <w:rPr>
                <w:b w:val="0"/>
                <w:lang w:val="nl-BE"/>
              </w:rPr>
              <w:t>MultipleWatermarksDraft.pdf’</w:t>
            </w:r>
            <w:r>
              <w:rPr>
                <w:b w:val="0"/>
                <w:bCs w:val="0"/>
                <w:lang w:val="nl-BE"/>
              </w:rPr>
              <w:t>.</w:t>
            </w:r>
          </w:p>
          <w:p w:rsidR="00A94729" w:rsidRPr="00A94729" w:rsidRDefault="00A94729" w:rsidP="00203E70">
            <w:pPr>
              <w:pStyle w:val="Tekst1hoofding"/>
              <w:rPr>
                <w:lang w:val="nl-BE"/>
              </w:rPr>
            </w:pPr>
            <w:r>
              <w:rPr>
                <w:noProof/>
                <w:lang w:val="fr-BE" w:eastAsia="fr-BE"/>
              </w:rPr>
              <w:drawing>
                <wp:inline distT="0" distB="0" distL="0" distR="0" wp14:anchorId="105331A1" wp14:editId="62A3B03F">
                  <wp:extent cx="238095" cy="238095"/>
                  <wp:effectExtent l="19050" t="0" r="0" b="0"/>
                  <wp:docPr id="101" name="Afbeelding 26" descr="icoon_warning_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oon_warning_25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095" cy="23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A94729">
              <w:rPr>
                <w:lang w:val="nl-BE"/>
              </w:rPr>
              <w:t xml:space="preserve"> </w:t>
            </w:r>
            <w:r w:rsidRPr="00A94729">
              <w:rPr>
                <w:b/>
                <w:lang w:val="nl-BE"/>
              </w:rPr>
              <w:t>Opmerking</w:t>
            </w:r>
          </w:p>
          <w:p w:rsidR="00A94729" w:rsidRDefault="00A94729" w:rsidP="00203E70">
            <w:pPr>
              <w:pStyle w:val="Tekst1"/>
              <w:rPr>
                <w:b w:val="0"/>
                <w:lang w:val="nl-BE"/>
              </w:rPr>
            </w:pPr>
            <w:r w:rsidRPr="00A94729">
              <w:rPr>
                <w:b w:val="0"/>
                <w:lang w:val="nl-BE"/>
              </w:rPr>
              <w:t xml:space="preserve">Als er meerdere watermerken op dezelfde pagina zijn toegevoegd, dan kunt u deze via de </w:t>
            </w:r>
            <w:r w:rsidR="001D4994">
              <w:rPr>
                <w:b w:val="0"/>
                <w:lang w:val="nl-BE"/>
              </w:rPr>
              <w:t>‘</w:t>
            </w:r>
            <w:r w:rsidRPr="00A94729">
              <w:rPr>
                <w:b w:val="0"/>
                <w:lang w:val="nl-BE"/>
              </w:rPr>
              <w:t>update</w:t>
            </w:r>
            <w:r w:rsidR="001D4994">
              <w:rPr>
                <w:b w:val="0"/>
                <w:lang w:val="nl-BE"/>
              </w:rPr>
              <w:t>’</w:t>
            </w:r>
            <w:r w:rsidRPr="00A94729">
              <w:rPr>
                <w:b w:val="0"/>
                <w:lang w:val="nl-BE"/>
              </w:rPr>
              <w:t xml:space="preserve"> methode niet goed meer verwijderen.</w:t>
            </w:r>
          </w:p>
          <w:p w:rsidR="00A94729" w:rsidRPr="00A94729" w:rsidRDefault="00A94729" w:rsidP="00203E70">
            <w:pPr>
              <w:pStyle w:val="Tekst1"/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 xml:space="preserve">Meerdere watermerken op dezelfde pagina kunnen via de </w:t>
            </w:r>
            <w:r w:rsidR="001D4994">
              <w:rPr>
                <w:b w:val="0"/>
                <w:lang w:val="nl-BE"/>
              </w:rPr>
              <w:t>‘</w:t>
            </w:r>
            <w:r>
              <w:rPr>
                <w:b w:val="0"/>
                <w:lang w:val="nl-BE"/>
              </w:rPr>
              <w:t>update</w:t>
            </w:r>
            <w:r w:rsidR="001D4994">
              <w:rPr>
                <w:b w:val="0"/>
                <w:lang w:val="nl-BE"/>
              </w:rPr>
              <w:t>’</w:t>
            </w:r>
            <w:r>
              <w:rPr>
                <w:b w:val="0"/>
                <w:lang w:val="nl-BE"/>
              </w:rPr>
              <w:t xml:space="preserve"> methode wel gemakkelijk worden toegevoegd; maar u dient dan wel de instellingen m</w:t>
            </w:r>
            <w:r w:rsidR="001D4994">
              <w:rPr>
                <w:b w:val="0"/>
                <w:lang w:val="nl-BE"/>
              </w:rPr>
              <w:t>.</w:t>
            </w:r>
            <w:r>
              <w:rPr>
                <w:b w:val="0"/>
                <w:lang w:val="nl-BE"/>
              </w:rPr>
              <w:t>b</w:t>
            </w:r>
            <w:r w:rsidR="001D4994">
              <w:rPr>
                <w:b w:val="0"/>
                <w:lang w:val="nl-BE"/>
              </w:rPr>
              <w:t>.</w:t>
            </w:r>
            <w:r>
              <w:rPr>
                <w:b w:val="0"/>
                <w:lang w:val="nl-BE"/>
              </w:rPr>
              <w:t>t</w:t>
            </w:r>
            <w:r w:rsidR="001D4994">
              <w:rPr>
                <w:b w:val="0"/>
                <w:lang w:val="nl-BE"/>
              </w:rPr>
              <w:t xml:space="preserve">. </w:t>
            </w:r>
            <w:r>
              <w:rPr>
                <w:b w:val="0"/>
                <w:lang w:val="nl-BE"/>
              </w:rPr>
              <w:t xml:space="preserve"> de positionering in het dialoogvenster zo in te stellen dat er geen overlapping is.</w:t>
            </w:r>
          </w:p>
          <w:p w:rsidR="00A94729" w:rsidRDefault="00A94729" w:rsidP="00A94729">
            <w:pPr>
              <w:pStyle w:val="Tabellijstgenummerd"/>
              <w:numPr>
                <w:ilvl w:val="0"/>
                <w:numId w:val="0"/>
              </w:numPr>
              <w:ind w:left="425" w:hanging="425"/>
              <w:rPr>
                <w:b w:val="0"/>
                <w:bCs w:val="0"/>
                <w:lang w:val="nl-BE"/>
              </w:rPr>
            </w:pPr>
          </w:p>
        </w:tc>
        <w:tc>
          <w:tcPr>
            <w:tcW w:w="5826" w:type="dxa"/>
          </w:tcPr>
          <w:p w:rsidR="002D295D" w:rsidRPr="002D295D" w:rsidRDefault="002D295D" w:rsidP="00997FA0">
            <w:pPr>
              <w:pStyle w:val="Tekst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noProof/>
                <w:lang w:val="nl-BE" w:eastAsia="en-GB"/>
              </w:rPr>
            </w:pPr>
            <w:r>
              <w:rPr>
                <w:rFonts w:cstheme="minorHAnsi"/>
                <w:b/>
                <w:noProof/>
                <w:lang w:val="fr-BE" w:eastAsia="fr-BE"/>
              </w:rPr>
              <w:drawing>
                <wp:anchor distT="0" distB="0" distL="114300" distR="114300" simplePos="0" relativeHeight="251694080" behindDoc="0" locked="0" layoutInCell="1" allowOverlap="1" wp14:anchorId="3CAD5B05" wp14:editId="6189AB80">
                  <wp:simplePos x="0" y="0"/>
                  <wp:positionH relativeFrom="column">
                    <wp:posOffset>258445</wp:posOffset>
                  </wp:positionH>
                  <wp:positionV relativeFrom="paragraph">
                    <wp:posOffset>2017395</wp:posOffset>
                  </wp:positionV>
                  <wp:extent cx="2965450" cy="2237740"/>
                  <wp:effectExtent l="0" t="0" r="6350" b="0"/>
                  <wp:wrapTopAndBottom/>
                  <wp:docPr id="99" name="Picture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36.jpg"/>
                          <pic:cNvPicPr/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5450" cy="2237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theme="minorHAnsi"/>
                <w:b/>
                <w:noProof/>
                <w:lang w:val="fr-BE" w:eastAsia="fr-BE"/>
              </w:rPr>
              <w:drawing>
                <wp:anchor distT="0" distB="0" distL="114300" distR="114300" simplePos="0" relativeHeight="251693056" behindDoc="0" locked="0" layoutInCell="1" allowOverlap="1" wp14:anchorId="798541C9" wp14:editId="0839B8A1">
                  <wp:simplePos x="0" y="0"/>
                  <wp:positionH relativeFrom="column">
                    <wp:posOffset>647700</wp:posOffset>
                  </wp:positionH>
                  <wp:positionV relativeFrom="paragraph">
                    <wp:posOffset>79375</wp:posOffset>
                  </wp:positionV>
                  <wp:extent cx="2162175" cy="1812290"/>
                  <wp:effectExtent l="0" t="0" r="9525" b="0"/>
                  <wp:wrapTopAndBottom/>
                  <wp:docPr id="97" name="Picture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34.jpg"/>
                          <pic:cNvPicPr/>
                        </pic:nvPicPr>
                        <pic:blipFill rotWithShape="1"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0000" b="19415"/>
                          <a:stretch/>
                        </pic:blipFill>
                        <pic:spPr bwMode="auto">
                          <a:xfrm>
                            <a:off x="0" y="0"/>
                            <a:ext cx="2162175" cy="18122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15ABE" w:rsidRPr="00977ACF" w:rsidRDefault="00115ABE" w:rsidP="00997FA0">
            <w:pPr>
              <w:pStyle w:val="Tekst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noProof/>
                <w:lang w:val="nl-BE" w:eastAsia="en-GB"/>
              </w:rPr>
            </w:pPr>
          </w:p>
        </w:tc>
      </w:tr>
    </w:tbl>
    <w:p w:rsidR="009A20BC" w:rsidRDefault="009A20BC" w:rsidP="00153084">
      <w:pPr>
        <w:pStyle w:val="Tekst1"/>
        <w:ind w:left="-426"/>
        <w:rPr>
          <w:rFonts w:cstheme="minorHAnsi"/>
          <w:lang w:val="nl-BE"/>
        </w:rPr>
      </w:pPr>
    </w:p>
    <w:p w:rsidR="009A20BC" w:rsidRDefault="009A20BC">
      <w:pPr>
        <w:widowControl/>
        <w:spacing w:after="0" w:line="240" w:lineRule="auto"/>
        <w:rPr>
          <w:rFonts w:cstheme="minorHAnsi"/>
          <w:lang w:val="nl-BE"/>
        </w:rPr>
      </w:pPr>
      <w:r>
        <w:rPr>
          <w:rFonts w:cstheme="minorHAnsi"/>
          <w:lang w:val="nl-BE"/>
        </w:rPr>
        <w:br w:type="page"/>
      </w:r>
    </w:p>
    <w:tbl>
      <w:tblPr>
        <w:tblStyle w:val="LightList-Accent1"/>
        <w:tblW w:w="0" w:type="auto"/>
        <w:tblInd w:w="-318" w:type="dxa"/>
        <w:tblLook w:val="04A0" w:firstRow="1" w:lastRow="0" w:firstColumn="1" w:lastColumn="0" w:noHBand="0" w:noVBand="1"/>
      </w:tblPr>
      <w:tblGrid>
        <w:gridCol w:w="5359"/>
        <w:gridCol w:w="5041"/>
      </w:tblGrid>
      <w:tr w:rsidR="009A20BC" w:rsidRPr="00676164" w:rsidTr="002038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00" w:type="dxa"/>
            <w:gridSpan w:val="2"/>
            <w:vAlign w:val="center"/>
          </w:tcPr>
          <w:p w:rsidR="009A20BC" w:rsidRPr="002270CD" w:rsidRDefault="009A20BC" w:rsidP="00A15176">
            <w:pPr>
              <w:pStyle w:val="Heading1"/>
              <w:outlineLvl w:val="0"/>
              <w:rPr>
                <w:b/>
                <w:lang w:val="nl-BE"/>
              </w:rPr>
            </w:pPr>
            <w:bookmarkStart w:id="8" w:name="_Toc322865923"/>
            <w:r w:rsidRPr="002270CD">
              <w:rPr>
                <w:b/>
                <w:lang w:val="nl-BE"/>
              </w:rPr>
              <w:lastRenderedPageBreak/>
              <w:t xml:space="preserve">Oefening </w:t>
            </w:r>
            <w:r w:rsidR="00A2335D" w:rsidRPr="002270CD">
              <w:rPr>
                <w:b/>
                <w:lang w:val="nl-BE"/>
              </w:rPr>
              <w:t>7</w:t>
            </w:r>
            <w:r w:rsidRPr="002270CD">
              <w:rPr>
                <w:b/>
                <w:lang w:val="nl-BE"/>
              </w:rPr>
              <w:t xml:space="preserve"> – </w:t>
            </w:r>
            <w:r w:rsidR="00A2335D" w:rsidRPr="002270CD">
              <w:rPr>
                <w:b/>
                <w:lang w:val="nl-BE"/>
              </w:rPr>
              <w:t>Een Excel document omzetten naar PDF</w:t>
            </w:r>
            <w:bookmarkEnd w:id="8"/>
          </w:p>
        </w:tc>
      </w:tr>
      <w:tr w:rsidR="009A20BC" w:rsidRPr="00676164" w:rsidTr="002038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00" w:type="dxa"/>
            <w:gridSpan w:val="2"/>
            <w:shd w:val="clear" w:color="auto" w:fill="EAF1DD" w:themeFill="accent3" w:themeFillTint="33"/>
          </w:tcPr>
          <w:p w:rsidR="009A20BC" w:rsidRDefault="009A20BC" w:rsidP="00801952">
            <w:pPr>
              <w:pStyle w:val="Tekst1"/>
              <w:rPr>
                <w:rFonts w:cstheme="minorHAnsi"/>
                <w:lang w:val="nl-BE"/>
              </w:rPr>
            </w:pPr>
            <w:r w:rsidRPr="00801952">
              <w:rPr>
                <w:rFonts w:cstheme="minorHAnsi"/>
                <w:lang w:val="nl-BE"/>
              </w:rPr>
              <w:t xml:space="preserve">Doel: </w:t>
            </w:r>
          </w:p>
          <w:p w:rsidR="009A20BC" w:rsidRPr="00BD010C" w:rsidRDefault="00956357" w:rsidP="00BD010C">
            <w:pPr>
              <w:pStyle w:val="Tabellijst"/>
              <w:rPr>
                <w:b w:val="0"/>
              </w:rPr>
            </w:pPr>
            <w:r>
              <w:rPr>
                <w:b w:val="0"/>
              </w:rPr>
              <w:t>Begrijpen hoe het beste een Excel bestand voor te bereiden tot printen</w:t>
            </w:r>
            <w:r w:rsidR="006A4489">
              <w:rPr>
                <w:b w:val="0"/>
              </w:rPr>
              <w:t>.</w:t>
            </w:r>
          </w:p>
          <w:p w:rsidR="009A20BC" w:rsidRPr="001A12EC" w:rsidRDefault="00956357" w:rsidP="00203956">
            <w:pPr>
              <w:pStyle w:val="Tabellijst"/>
            </w:pPr>
            <w:r>
              <w:rPr>
                <w:b w:val="0"/>
              </w:rPr>
              <w:t>De verschillende stappen kunnen toepassen om een Excel document te kunnen omzetten in PDF/A</w:t>
            </w:r>
            <w:r w:rsidR="006A4489">
              <w:rPr>
                <w:b w:val="0"/>
              </w:rPr>
              <w:t>.</w:t>
            </w:r>
          </w:p>
          <w:p w:rsidR="001A12EC" w:rsidRPr="00801952" w:rsidRDefault="001A12EC" w:rsidP="00203956">
            <w:pPr>
              <w:pStyle w:val="Tabellijst"/>
            </w:pPr>
            <w:r>
              <w:rPr>
                <w:b w:val="0"/>
              </w:rPr>
              <w:t>De twee methode ‘Print to PDF’ en ‘Save to PDF’ nog eens inoefenen</w:t>
            </w:r>
            <w:r w:rsidR="006A4489">
              <w:rPr>
                <w:b w:val="0"/>
              </w:rPr>
              <w:t>.</w:t>
            </w:r>
          </w:p>
        </w:tc>
      </w:tr>
      <w:tr w:rsidR="009A20BC" w:rsidRPr="00676164" w:rsidTr="002038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9A20BC" w:rsidRPr="00B27A6D" w:rsidRDefault="009A20BC" w:rsidP="00145394">
            <w:pPr>
              <w:pStyle w:val="Tabellijstgenummerd"/>
              <w:numPr>
                <w:ilvl w:val="0"/>
                <w:numId w:val="32"/>
              </w:numPr>
              <w:rPr>
                <w:b w:val="0"/>
                <w:lang w:val="nl-BE"/>
              </w:rPr>
            </w:pPr>
            <w:r w:rsidRPr="00B27A6D">
              <w:rPr>
                <w:b w:val="0"/>
                <w:lang w:val="nl-BE"/>
              </w:rPr>
              <w:t>Open het bestand ‘</w:t>
            </w:r>
            <w:r w:rsidR="00203956" w:rsidRPr="00B27A6D">
              <w:rPr>
                <w:b w:val="0"/>
                <w:lang w:val="nl-BE"/>
              </w:rPr>
              <w:t>FGIE - EBL - Amercoeur - Extract</w:t>
            </w:r>
            <w:r w:rsidRPr="00B27A6D">
              <w:rPr>
                <w:b w:val="0"/>
                <w:lang w:val="nl-BE"/>
              </w:rPr>
              <w:t>.</w:t>
            </w:r>
            <w:r w:rsidR="00203956" w:rsidRPr="00B27A6D">
              <w:rPr>
                <w:b w:val="0"/>
                <w:lang w:val="nl-BE"/>
              </w:rPr>
              <w:t>xlsx</w:t>
            </w:r>
            <w:r w:rsidRPr="00B27A6D">
              <w:rPr>
                <w:b w:val="0"/>
                <w:lang w:val="nl-BE"/>
              </w:rPr>
              <w:t>’.</w:t>
            </w:r>
            <w:r w:rsidR="00203956" w:rsidRPr="00B27A6D">
              <w:rPr>
                <w:b w:val="0"/>
                <w:lang w:val="nl-BE"/>
              </w:rPr>
              <w:t xml:space="preserve"> </w:t>
            </w:r>
            <w:r w:rsidR="00351A0C" w:rsidRPr="00B27A6D">
              <w:rPr>
                <w:b w:val="0"/>
                <w:lang w:val="nl-BE"/>
              </w:rPr>
              <w:t xml:space="preserve">Om een Excel bestand voor te bereiden werkt u best in ‘Page Break preview’ – switch dus het scherm naar dit view via het 3° van de drie view-buttons vlak naast de </w:t>
            </w:r>
            <w:r w:rsidR="006A4489">
              <w:rPr>
                <w:b w:val="0"/>
                <w:lang w:val="nl-BE"/>
              </w:rPr>
              <w:t>zoom-zone</w:t>
            </w:r>
            <w:r w:rsidR="00351A0C" w:rsidRPr="00B27A6D">
              <w:rPr>
                <w:b w:val="0"/>
                <w:lang w:val="nl-BE"/>
              </w:rPr>
              <w:t xml:space="preserve"> helemaal onderaan rechts van uw scherm.</w:t>
            </w:r>
          </w:p>
          <w:p w:rsidR="00351A0C" w:rsidRPr="00351A0C" w:rsidRDefault="00351A0C" w:rsidP="00203E70">
            <w:pPr>
              <w:pStyle w:val="Tekst1hoofding"/>
              <w:rPr>
                <w:lang w:val="nl-BE"/>
              </w:rPr>
            </w:pPr>
            <w:r w:rsidRPr="002368A7">
              <w:rPr>
                <w:noProof/>
                <w:lang w:val="fr-BE" w:eastAsia="fr-BE"/>
              </w:rPr>
              <w:drawing>
                <wp:inline distT="0" distB="0" distL="0" distR="0" wp14:anchorId="1AEA44DE" wp14:editId="2860BEC8">
                  <wp:extent cx="238095" cy="238095"/>
                  <wp:effectExtent l="19050" t="0" r="0" b="0"/>
                  <wp:docPr id="9" name="Afbeelding 15" descr="icoon_info_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oon_info_25.pn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095" cy="23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51A0C">
              <w:rPr>
                <w:lang w:val="nl-BE"/>
              </w:rPr>
              <w:t xml:space="preserve"> </w:t>
            </w:r>
            <w:r w:rsidRPr="00351A0C">
              <w:rPr>
                <w:b/>
                <w:lang w:val="nl-BE"/>
              </w:rPr>
              <w:t>Tip</w:t>
            </w:r>
          </w:p>
          <w:p w:rsidR="00351A0C" w:rsidRDefault="00351A0C" w:rsidP="00203E70">
            <w:pPr>
              <w:pStyle w:val="Tekst1"/>
              <w:rPr>
                <w:b w:val="0"/>
                <w:lang w:val="nl-BE"/>
              </w:rPr>
            </w:pPr>
            <w:r w:rsidRPr="00351A0C">
              <w:rPr>
                <w:b w:val="0"/>
                <w:lang w:val="nl-BE"/>
              </w:rPr>
              <w:t xml:space="preserve">U kunt via de Shift-klik methode alle sheets in een werkboek selecteren en dan de ‘Page Break modus’  </w:t>
            </w:r>
            <w:r w:rsidR="006A4489" w:rsidRPr="00351A0C">
              <w:rPr>
                <w:b w:val="0"/>
                <w:lang w:val="nl-BE"/>
              </w:rPr>
              <w:t>activeren</w:t>
            </w:r>
            <w:r>
              <w:rPr>
                <w:b w:val="0"/>
                <w:lang w:val="nl-BE"/>
              </w:rPr>
              <w:t>.</w:t>
            </w:r>
          </w:p>
          <w:p w:rsidR="00351A0C" w:rsidRPr="00351A0C" w:rsidRDefault="00351A0C" w:rsidP="00203E70">
            <w:pPr>
              <w:pStyle w:val="Tekst1"/>
              <w:rPr>
                <w:b w:val="0"/>
                <w:lang w:val="nl-BE"/>
              </w:rPr>
            </w:pPr>
          </w:p>
          <w:p w:rsidR="00C8180E" w:rsidRDefault="00351A0C" w:rsidP="00145394">
            <w:pPr>
              <w:pStyle w:val="Tabellijstgenummerd"/>
              <w:numPr>
                <w:ilvl w:val="0"/>
                <w:numId w:val="26"/>
              </w:numPr>
              <w:rPr>
                <w:b w:val="0"/>
                <w:lang w:val="nl-BE"/>
              </w:rPr>
            </w:pPr>
            <w:r w:rsidRPr="006A4489">
              <w:rPr>
                <w:b w:val="0"/>
                <w:lang w:val="nl-BE"/>
              </w:rPr>
              <w:t>Bemerk</w:t>
            </w:r>
            <w:r w:rsidRPr="00351A0C">
              <w:rPr>
                <w:b w:val="0"/>
                <w:lang w:val="nl-BE"/>
              </w:rPr>
              <w:t xml:space="preserve"> dat het eerste sheet al ingesteld staat om te printen op één </w:t>
            </w:r>
            <w:r w:rsidR="006A4489" w:rsidRPr="00351A0C">
              <w:rPr>
                <w:b w:val="0"/>
                <w:lang w:val="nl-BE"/>
              </w:rPr>
              <w:t>pagina.</w:t>
            </w:r>
            <w:r w:rsidR="006A4489">
              <w:rPr>
                <w:b w:val="0"/>
                <w:lang w:val="nl-BE"/>
              </w:rPr>
              <w:t xml:space="preserve"> </w:t>
            </w:r>
            <w:r w:rsidR="006A4489" w:rsidRPr="00351A0C">
              <w:rPr>
                <w:b w:val="0"/>
                <w:lang w:val="nl-BE"/>
              </w:rPr>
              <w:t xml:space="preserve"> </w:t>
            </w:r>
            <w:r w:rsidRPr="00351A0C">
              <w:rPr>
                <w:b w:val="0"/>
                <w:lang w:val="nl-BE"/>
              </w:rPr>
              <w:t xml:space="preserve">We willen in deze oefening sheet 1 en 2 printen. </w:t>
            </w:r>
            <w:r w:rsidRPr="00351A0C">
              <w:rPr>
                <w:b w:val="0"/>
                <w:lang w:val="nl-BE"/>
              </w:rPr>
              <w:br/>
              <w:t>Selecteer dus het tweed</w:t>
            </w:r>
            <w:r w:rsidR="00C8180E">
              <w:rPr>
                <w:b w:val="0"/>
                <w:lang w:val="nl-BE"/>
              </w:rPr>
              <w:t>e</w:t>
            </w:r>
            <w:r w:rsidRPr="00351A0C">
              <w:rPr>
                <w:b w:val="0"/>
                <w:lang w:val="nl-BE"/>
              </w:rPr>
              <w:t xml:space="preserve"> sheet ‘Registre des impacts’</w:t>
            </w:r>
            <w:r w:rsidR="00C8180E">
              <w:rPr>
                <w:b w:val="0"/>
                <w:lang w:val="nl-BE"/>
              </w:rPr>
              <w:t xml:space="preserve"> en zet het lint op ‘Page Layout’ Verifieer vooraleer te beginnen een aantal basisinstellingen: de ‘size’ (A4), de ‘orientation’ (Landscape) en de ‘margins’</w:t>
            </w:r>
            <w:r w:rsidRPr="00351A0C">
              <w:rPr>
                <w:b w:val="0"/>
                <w:lang w:val="nl-BE"/>
              </w:rPr>
              <w:t>.</w:t>
            </w:r>
            <w:r w:rsidR="006A4489">
              <w:rPr>
                <w:b w:val="0"/>
                <w:lang w:val="nl-BE"/>
              </w:rPr>
              <w:t xml:space="preserve">  Doe gemakkelijks</w:t>
            </w:r>
            <w:r w:rsidR="00C8180E">
              <w:rPr>
                <w:b w:val="0"/>
                <w:lang w:val="nl-BE"/>
              </w:rPr>
              <w:t>halve ook een ‘reset’ van de ‘Print Area’ en de ‘Pagina Breaks’</w:t>
            </w:r>
            <w:r w:rsidR="00994217">
              <w:rPr>
                <w:b w:val="0"/>
                <w:lang w:val="nl-BE"/>
              </w:rPr>
              <w:t>, via de hiernaast aangeduide opties.  Zorg er ook voor dat u via de ‘Page Setup – Page tab’ de ‘scaling’ terug naar 100% plaatst.</w:t>
            </w:r>
          </w:p>
          <w:p w:rsidR="00C8180E" w:rsidRPr="00C8180E" w:rsidRDefault="00C8180E" w:rsidP="00203E70">
            <w:pPr>
              <w:pStyle w:val="Tekst1hoofding"/>
              <w:rPr>
                <w:lang w:val="nl-BE"/>
              </w:rPr>
            </w:pPr>
            <w:r>
              <w:rPr>
                <w:noProof/>
                <w:lang w:val="fr-BE" w:eastAsia="fr-BE"/>
              </w:rPr>
              <w:drawing>
                <wp:inline distT="0" distB="0" distL="0" distR="0" wp14:anchorId="2283D919" wp14:editId="372C50C6">
                  <wp:extent cx="238095" cy="238095"/>
                  <wp:effectExtent l="19050" t="0" r="0" b="0"/>
                  <wp:docPr id="14" name="Afbeelding 26" descr="icoon_warning_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oon_warning_25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095" cy="23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C8180E">
              <w:rPr>
                <w:lang w:val="nl-BE"/>
              </w:rPr>
              <w:t xml:space="preserve"> </w:t>
            </w:r>
            <w:r w:rsidRPr="00C8180E">
              <w:rPr>
                <w:b/>
                <w:lang w:val="nl-BE"/>
              </w:rPr>
              <w:t>Opmerking</w:t>
            </w:r>
          </w:p>
          <w:p w:rsidR="00C8180E" w:rsidRPr="00994217" w:rsidRDefault="00C8180E" w:rsidP="00203E70">
            <w:pPr>
              <w:pStyle w:val="Tekst1"/>
              <w:rPr>
                <w:b w:val="0"/>
                <w:lang w:val="nl-BE"/>
              </w:rPr>
            </w:pPr>
            <w:r w:rsidRPr="00994217">
              <w:rPr>
                <w:b w:val="0"/>
                <w:lang w:val="nl-BE"/>
              </w:rPr>
              <w:t xml:space="preserve">Een reset van </w:t>
            </w:r>
            <w:r w:rsidR="00994217" w:rsidRPr="00994217">
              <w:rPr>
                <w:b w:val="0"/>
                <w:lang w:val="nl-BE"/>
              </w:rPr>
              <w:t xml:space="preserve">de hierboven beschreven instellingen is </w:t>
            </w:r>
            <w:r w:rsidRPr="00994217">
              <w:rPr>
                <w:b w:val="0"/>
                <w:lang w:val="nl-BE"/>
              </w:rPr>
              <w:t xml:space="preserve"> ook een goede methode </w:t>
            </w:r>
            <w:r w:rsidR="00994217" w:rsidRPr="00994217">
              <w:rPr>
                <w:b w:val="0"/>
                <w:lang w:val="nl-BE"/>
              </w:rPr>
              <w:t>om te</w:t>
            </w:r>
            <w:r w:rsidRPr="00994217">
              <w:rPr>
                <w:b w:val="0"/>
                <w:lang w:val="nl-BE"/>
              </w:rPr>
              <w:t xml:space="preserve"> herbeginnen </w:t>
            </w:r>
            <w:r w:rsidR="00994217" w:rsidRPr="00994217">
              <w:rPr>
                <w:b w:val="0"/>
                <w:lang w:val="nl-BE"/>
              </w:rPr>
              <w:t xml:space="preserve"> als u het beoogde resultaat niet direct bereikt.  Het aanpassen van de ‘Scaling’ is hierbij cruciaal.</w:t>
            </w:r>
            <w:r w:rsidR="00212333">
              <w:rPr>
                <w:b w:val="0"/>
                <w:lang w:val="nl-BE"/>
              </w:rPr>
              <w:br/>
              <w:t>Bemerk dat de bepaalde instellingen om te printen alleen via het dialoogvenster ‘Page Setup’ beschikbaar zijn; dit verkrijgt door te klikken op het kleine diagonale pijltje onderaan rechts van de Page Setup sectie op het lint.</w:t>
            </w:r>
          </w:p>
          <w:p w:rsidR="00C8180E" w:rsidRPr="00351A0C" w:rsidRDefault="00C8180E" w:rsidP="00C8180E">
            <w:pPr>
              <w:pStyle w:val="Tabellijstgenummerd"/>
              <w:numPr>
                <w:ilvl w:val="0"/>
                <w:numId w:val="0"/>
              </w:numPr>
              <w:ind w:left="425" w:hanging="425"/>
              <w:rPr>
                <w:b w:val="0"/>
                <w:lang w:val="nl-BE"/>
              </w:rPr>
            </w:pPr>
          </w:p>
        </w:tc>
        <w:tc>
          <w:tcPr>
            <w:tcW w:w="5041" w:type="dxa"/>
          </w:tcPr>
          <w:p w:rsidR="009A20BC" w:rsidRPr="00637407" w:rsidRDefault="00994217" w:rsidP="00C8180E">
            <w:pPr>
              <w:pStyle w:val="Tekst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nl-BE"/>
              </w:rPr>
            </w:pP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99200" behindDoc="0" locked="0" layoutInCell="1" allowOverlap="1" wp14:anchorId="3A239AB7" wp14:editId="02F32FB5">
                  <wp:simplePos x="0" y="0"/>
                  <wp:positionH relativeFrom="column">
                    <wp:posOffset>323850</wp:posOffset>
                  </wp:positionH>
                  <wp:positionV relativeFrom="paragraph">
                    <wp:posOffset>3323590</wp:posOffset>
                  </wp:positionV>
                  <wp:extent cx="2411095" cy="2204085"/>
                  <wp:effectExtent l="0" t="0" r="8255" b="5715"/>
                  <wp:wrapTopAndBottom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41.jpg"/>
                          <pic:cNvPicPr/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1095" cy="2204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97152" behindDoc="0" locked="0" layoutInCell="1" allowOverlap="1" wp14:anchorId="4679E255" wp14:editId="4CECBDD5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2210435</wp:posOffset>
                  </wp:positionV>
                  <wp:extent cx="1303655" cy="969645"/>
                  <wp:effectExtent l="0" t="0" r="0" b="1905"/>
                  <wp:wrapTopAndBottom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40.jpg"/>
                          <pic:cNvPicPr/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655" cy="969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98176" behindDoc="0" locked="0" layoutInCell="1" allowOverlap="1" wp14:anchorId="313B74E3" wp14:editId="51000081">
                  <wp:simplePos x="0" y="0"/>
                  <wp:positionH relativeFrom="column">
                    <wp:posOffset>1604010</wp:posOffset>
                  </wp:positionH>
                  <wp:positionV relativeFrom="paragraph">
                    <wp:posOffset>2209800</wp:posOffset>
                  </wp:positionV>
                  <wp:extent cx="1176020" cy="969645"/>
                  <wp:effectExtent l="0" t="0" r="5080" b="1905"/>
                  <wp:wrapTopAndBottom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39.jpg"/>
                          <pic:cNvPicPr/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6020" cy="969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8180E"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96128" behindDoc="0" locked="0" layoutInCell="1" allowOverlap="1" wp14:anchorId="08203F1E" wp14:editId="582204BD">
                  <wp:simplePos x="0" y="0"/>
                  <wp:positionH relativeFrom="column">
                    <wp:posOffset>459105</wp:posOffset>
                  </wp:positionH>
                  <wp:positionV relativeFrom="paragraph">
                    <wp:posOffset>1083945</wp:posOffset>
                  </wp:positionV>
                  <wp:extent cx="2273935" cy="775335"/>
                  <wp:effectExtent l="0" t="0" r="0" b="5715"/>
                  <wp:wrapTopAndBottom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38.jpg"/>
                          <pic:cNvPicPr/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3935" cy="775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51A0C"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695104" behindDoc="0" locked="0" layoutInCell="1" allowOverlap="1" wp14:anchorId="2C1CB242" wp14:editId="63EF6185">
                  <wp:simplePos x="0" y="0"/>
                  <wp:positionH relativeFrom="column">
                    <wp:posOffset>601980</wp:posOffset>
                  </wp:positionH>
                  <wp:positionV relativeFrom="paragraph">
                    <wp:posOffset>179070</wp:posOffset>
                  </wp:positionV>
                  <wp:extent cx="1645920" cy="647065"/>
                  <wp:effectExtent l="0" t="0" r="0" b="635"/>
                  <wp:wrapTopAndBottom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37.jpg"/>
                          <pic:cNvPicPr/>
                        </pic:nvPicPr>
                        <pic:blipFill rotWithShape="1"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147" t="38857" r="3210"/>
                          <a:stretch/>
                        </pic:blipFill>
                        <pic:spPr bwMode="auto">
                          <a:xfrm>
                            <a:off x="0" y="0"/>
                            <a:ext cx="1645920" cy="6470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8180E" w:rsidRPr="00676164" w:rsidTr="002038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C8180E" w:rsidRDefault="002E7DF8" w:rsidP="00145394">
            <w:pPr>
              <w:pStyle w:val="Tabellijstgenummerd"/>
              <w:numPr>
                <w:ilvl w:val="0"/>
                <w:numId w:val="30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lastRenderedPageBreak/>
              <w:t>Zorg er vervolgens voor dat het sheet zo goed mogelijk is voorbereid om geprint te worden  door</w:t>
            </w:r>
            <w:r w:rsidR="007C19E5">
              <w:rPr>
                <w:b w:val="0"/>
                <w:bCs w:val="0"/>
                <w:lang w:val="nl-BE"/>
              </w:rPr>
              <w:t>:</w:t>
            </w:r>
          </w:p>
          <w:p w:rsidR="002E7DF8" w:rsidRPr="007C19E5" w:rsidRDefault="007C19E5" w:rsidP="007C19E5">
            <w:pPr>
              <w:pStyle w:val="Tabellijstgenummerd"/>
              <w:numPr>
                <w:ilvl w:val="1"/>
                <w:numId w:val="30"/>
              </w:numPr>
              <w:ind w:left="744" w:hanging="319"/>
              <w:rPr>
                <w:b w:val="0"/>
                <w:bCs w:val="0"/>
                <w:lang w:val="nl-BE"/>
              </w:rPr>
            </w:pPr>
            <w:r w:rsidRPr="007C19E5">
              <w:rPr>
                <w:b w:val="0"/>
                <w:bCs w:val="0"/>
                <w:lang w:val="nl-BE"/>
              </w:rPr>
              <w:t>k</w:t>
            </w:r>
            <w:r w:rsidR="00547860" w:rsidRPr="007C19E5">
              <w:rPr>
                <w:b w:val="0"/>
                <w:bCs w:val="0"/>
                <w:lang w:val="nl-BE"/>
              </w:rPr>
              <w:t>olommen en rijen zo goed mogelijk in te stellen</w:t>
            </w:r>
          </w:p>
          <w:p w:rsidR="00547860" w:rsidRPr="007C19E5" w:rsidRDefault="007C19E5" w:rsidP="007C19E5">
            <w:pPr>
              <w:pStyle w:val="Tabellijstgenummerd"/>
              <w:numPr>
                <w:ilvl w:val="1"/>
                <w:numId w:val="30"/>
              </w:numPr>
              <w:ind w:left="744" w:hanging="319"/>
              <w:rPr>
                <w:b w:val="0"/>
                <w:bCs w:val="0"/>
                <w:lang w:val="nl-BE"/>
              </w:rPr>
            </w:pPr>
            <w:r w:rsidRPr="007C19E5">
              <w:rPr>
                <w:b w:val="0"/>
                <w:bCs w:val="0"/>
                <w:lang w:val="nl-BE"/>
              </w:rPr>
              <w:t xml:space="preserve"> v</w:t>
            </w:r>
            <w:r w:rsidR="00547860" w:rsidRPr="007C19E5">
              <w:rPr>
                <w:b w:val="0"/>
                <w:bCs w:val="0"/>
                <w:lang w:val="nl-BE"/>
              </w:rPr>
              <w:t>ia ‘Page Setup / Sheet’ de ‘Print titles’ in te stellen</w:t>
            </w:r>
          </w:p>
          <w:p w:rsidR="007C19E5" w:rsidRPr="007C19E5" w:rsidRDefault="007C19E5" w:rsidP="007C19E5">
            <w:pPr>
              <w:pStyle w:val="Tabellijstgenummerd"/>
              <w:numPr>
                <w:ilvl w:val="1"/>
                <w:numId w:val="30"/>
              </w:numPr>
              <w:ind w:left="744" w:hanging="319"/>
              <w:rPr>
                <w:b w:val="0"/>
                <w:lang w:val="nl-BE"/>
              </w:rPr>
            </w:pPr>
            <w:r w:rsidRPr="007C19E5">
              <w:rPr>
                <w:b w:val="0"/>
                <w:lang w:val="nl-BE"/>
              </w:rPr>
              <w:t>e</w:t>
            </w:r>
            <w:r w:rsidR="001E7D02" w:rsidRPr="007C19E5">
              <w:rPr>
                <w:b w:val="0"/>
                <w:lang w:val="nl-BE"/>
              </w:rPr>
              <w:t>en goede zoom instelling te kiezen</w:t>
            </w:r>
            <w:r w:rsidR="00771044" w:rsidRPr="007C19E5">
              <w:rPr>
                <w:b w:val="0"/>
                <w:lang w:val="nl-BE"/>
              </w:rPr>
              <w:t xml:space="preserve"> </w:t>
            </w:r>
          </w:p>
          <w:p w:rsidR="00771044" w:rsidRPr="007C19E5" w:rsidRDefault="007C19E5" w:rsidP="007C19E5">
            <w:pPr>
              <w:pStyle w:val="Tabellijstgenummerd"/>
              <w:numPr>
                <w:ilvl w:val="1"/>
                <w:numId w:val="30"/>
              </w:numPr>
              <w:ind w:left="744" w:hanging="319"/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 xml:space="preserve">desgewenst </w:t>
            </w:r>
            <w:r w:rsidR="00771044" w:rsidRPr="007C19E5">
              <w:rPr>
                <w:b w:val="0"/>
                <w:lang w:val="nl-BE"/>
              </w:rPr>
              <w:t xml:space="preserve"> </w:t>
            </w:r>
            <w:r>
              <w:rPr>
                <w:b w:val="0"/>
                <w:lang w:val="nl-BE"/>
              </w:rPr>
              <w:t xml:space="preserve"> ‘</w:t>
            </w:r>
            <w:r w:rsidR="00771044" w:rsidRPr="007C19E5">
              <w:rPr>
                <w:b w:val="0"/>
                <w:lang w:val="nl-BE"/>
              </w:rPr>
              <w:t xml:space="preserve"> Header </w:t>
            </w:r>
            <w:r>
              <w:rPr>
                <w:b w:val="0"/>
                <w:lang w:val="nl-BE"/>
              </w:rPr>
              <w:t>–</w:t>
            </w:r>
            <w:r w:rsidR="00771044" w:rsidRPr="007C19E5">
              <w:rPr>
                <w:b w:val="0"/>
                <w:lang w:val="nl-BE"/>
              </w:rPr>
              <w:t xml:space="preserve"> Footer</w:t>
            </w:r>
            <w:r>
              <w:rPr>
                <w:b w:val="0"/>
                <w:lang w:val="nl-BE"/>
              </w:rPr>
              <w:t>’ in te geven</w:t>
            </w:r>
            <w:r w:rsidR="00771044" w:rsidRPr="007C19E5">
              <w:rPr>
                <w:b w:val="0"/>
                <w:lang w:val="nl-BE"/>
              </w:rPr>
              <w:t xml:space="preserve"> </w:t>
            </w:r>
          </w:p>
          <w:p w:rsidR="001C65CE" w:rsidRPr="00203956" w:rsidRDefault="007C19E5" w:rsidP="0097500F">
            <w:pPr>
              <w:pStyle w:val="Tabellijstgenummerd"/>
              <w:numPr>
                <w:ilvl w:val="1"/>
                <w:numId w:val="30"/>
              </w:numPr>
              <w:ind w:left="744" w:hanging="319"/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d</w:t>
            </w:r>
            <w:r w:rsidR="001C65CE" w:rsidRPr="007C19E5">
              <w:rPr>
                <w:b w:val="0"/>
                <w:bCs w:val="0"/>
                <w:lang w:val="nl-BE"/>
              </w:rPr>
              <w:t>e marges en centrering aan</w:t>
            </w:r>
            <w:r w:rsidR="0097500F">
              <w:rPr>
                <w:b w:val="0"/>
                <w:bCs w:val="0"/>
                <w:lang w:val="nl-BE"/>
              </w:rPr>
              <w:t xml:space="preserve"> </w:t>
            </w:r>
            <w:r w:rsidR="001C65CE" w:rsidRPr="007C19E5">
              <w:rPr>
                <w:b w:val="0"/>
                <w:bCs w:val="0"/>
                <w:lang w:val="nl-BE"/>
              </w:rPr>
              <w:t>t</w:t>
            </w:r>
            <w:r w:rsidR="0097500F">
              <w:rPr>
                <w:b w:val="0"/>
                <w:bCs w:val="0"/>
                <w:lang w:val="nl-BE"/>
              </w:rPr>
              <w:t>e</w:t>
            </w:r>
            <w:r w:rsidR="001C65CE" w:rsidRPr="007C19E5">
              <w:rPr>
                <w:b w:val="0"/>
                <w:bCs w:val="0"/>
                <w:lang w:val="nl-BE"/>
              </w:rPr>
              <w:t xml:space="preserve"> </w:t>
            </w:r>
            <w:r w:rsidR="0097500F">
              <w:rPr>
                <w:b w:val="0"/>
                <w:bCs w:val="0"/>
                <w:lang w:val="nl-BE"/>
              </w:rPr>
              <w:t xml:space="preserve">passen </w:t>
            </w:r>
            <w:r w:rsidR="001C65CE" w:rsidRPr="007C19E5">
              <w:rPr>
                <w:b w:val="0"/>
                <w:bCs w:val="0"/>
                <w:lang w:val="nl-BE"/>
              </w:rPr>
              <w:t xml:space="preserve"> volgens de desiderata van de print opdracht</w:t>
            </w:r>
          </w:p>
        </w:tc>
        <w:tc>
          <w:tcPr>
            <w:tcW w:w="5041" w:type="dxa"/>
          </w:tcPr>
          <w:p w:rsidR="00C8180E" w:rsidRPr="00C8180E" w:rsidRDefault="001E7D02" w:rsidP="0020384B">
            <w:pPr>
              <w:pStyle w:val="Tekst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  <w:lang w:val="nl-BE" w:eastAsia="en-GB"/>
              </w:rPr>
            </w:pP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01248" behindDoc="0" locked="0" layoutInCell="1" allowOverlap="1" wp14:anchorId="717D1975" wp14:editId="67469E27">
                  <wp:simplePos x="0" y="0"/>
                  <wp:positionH relativeFrom="column">
                    <wp:posOffset>696595</wp:posOffset>
                  </wp:positionH>
                  <wp:positionV relativeFrom="paragraph">
                    <wp:posOffset>1770380</wp:posOffset>
                  </wp:positionV>
                  <wp:extent cx="1811020" cy="641985"/>
                  <wp:effectExtent l="0" t="0" r="0" b="5715"/>
                  <wp:wrapTopAndBottom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43.jpg"/>
                          <pic:cNvPicPr/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1020" cy="641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47860"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00224" behindDoc="0" locked="0" layoutInCell="1" allowOverlap="1" wp14:anchorId="1B2E39BA" wp14:editId="57695C33">
                  <wp:simplePos x="0" y="0"/>
                  <wp:positionH relativeFrom="column">
                    <wp:posOffset>156845</wp:posOffset>
                  </wp:positionH>
                  <wp:positionV relativeFrom="paragraph">
                    <wp:posOffset>78740</wp:posOffset>
                  </wp:positionV>
                  <wp:extent cx="2840355" cy="1502410"/>
                  <wp:effectExtent l="0" t="0" r="0" b="2540"/>
                  <wp:wrapTopAndBottom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42.jpg"/>
                          <pic:cNvPicPr/>
                        </pic:nvPicPr>
                        <pic:blipFill rotWithShape="1"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2653" r="2653" b="15792"/>
                          <a:stretch/>
                        </pic:blipFill>
                        <pic:spPr bwMode="auto">
                          <a:xfrm>
                            <a:off x="0" y="0"/>
                            <a:ext cx="2840355" cy="15024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E7D02" w:rsidRPr="00676164" w:rsidTr="002038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1E7D02" w:rsidRDefault="001E7D02" w:rsidP="00145394">
            <w:pPr>
              <w:pStyle w:val="Tabellijstgenummerd"/>
              <w:numPr>
                <w:ilvl w:val="0"/>
                <w:numId w:val="30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Selecteer de zone die moet geprint worden:  A1:AZ344, en stel via de ‘Print Area – Set Print area’ de te printen zone in.</w:t>
            </w:r>
          </w:p>
          <w:p w:rsidR="001E7D02" w:rsidRDefault="00510C5F" w:rsidP="00145394">
            <w:pPr>
              <w:pStyle w:val="Tabellijstgenummerd"/>
              <w:numPr>
                <w:ilvl w:val="0"/>
                <w:numId w:val="30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Ga naar ‘Page break preview’ en s</w:t>
            </w:r>
            <w:r w:rsidR="001E7D02">
              <w:rPr>
                <w:b w:val="0"/>
                <w:bCs w:val="0"/>
                <w:lang w:val="nl-BE"/>
              </w:rPr>
              <w:t>tel via het verslepen van de stippellijnen (</w:t>
            </w:r>
            <w:r w:rsidR="00A13541">
              <w:rPr>
                <w:b w:val="0"/>
                <w:bCs w:val="0"/>
                <w:lang w:val="nl-BE"/>
              </w:rPr>
              <w:t xml:space="preserve">eerste </w:t>
            </w:r>
            <w:r w:rsidR="001E7D02">
              <w:rPr>
                <w:b w:val="0"/>
                <w:bCs w:val="0"/>
                <w:lang w:val="nl-BE"/>
              </w:rPr>
              <w:t xml:space="preserve">verticaal en </w:t>
            </w:r>
            <w:r w:rsidR="00A13541">
              <w:rPr>
                <w:b w:val="0"/>
                <w:bCs w:val="0"/>
                <w:lang w:val="nl-BE"/>
              </w:rPr>
              <w:t xml:space="preserve">indien nodig </w:t>
            </w:r>
            <w:r w:rsidR="001E7D02">
              <w:rPr>
                <w:b w:val="0"/>
                <w:bCs w:val="0"/>
                <w:lang w:val="nl-BE"/>
              </w:rPr>
              <w:t xml:space="preserve">horizontaal) de plaatsen in waar de pagina eindes moeten komen.  </w:t>
            </w:r>
            <w:r w:rsidR="00A13541">
              <w:rPr>
                <w:b w:val="0"/>
                <w:bCs w:val="0"/>
                <w:lang w:val="nl-BE"/>
              </w:rPr>
              <w:t xml:space="preserve">Werk met de zoom instelling om beter zicht te krijgen. </w:t>
            </w:r>
          </w:p>
          <w:p w:rsidR="00212333" w:rsidRDefault="00212333" w:rsidP="00145394">
            <w:pPr>
              <w:pStyle w:val="Tabellijstgenummerd"/>
              <w:numPr>
                <w:ilvl w:val="0"/>
                <w:numId w:val="30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Als u bijv. kiest om de vele kolommen over 3 pagina’s in de breedte te printen, kunt u via ‘Page Setup’ en dan de ‘Page tab’ vaststellen d</w:t>
            </w:r>
            <w:r w:rsidR="0097500F">
              <w:rPr>
                <w:b w:val="0"/>
                <w:bCs w:val="0"/>
                <w:lang w:val="nl-BE"/>
              </w:rPr>
              <w:t xml:space="preserve">at Excel een print reductie tot +/- </w:t>
            </w:r>
            <w:r>
              <w:rPr>
                <w:b w:val="0"/>
                <w:bCs w:val="0"/>
                <w:lang w:val="nl-BE"/>
              </w:rPr>
              <w:t>3</w:t>
            </w:r>
            <w:r w:rsidR="0097500F">
              <w:rPr>
                <w:b w:val="0"/>
                <w:bCs w:val="0"/>
                <w:lang w:val="nl-BE"/>
              </w:rPr>
              <w:t>0</w:t>
            </w:r>
            <w:r>
              <w:rPr>
                <w:b w:val="0"/>
                <w:bCs w:val="0"/>
                <w:lang w:val="nl-BE"/>
              </w:rPr>
              <w:t xml:space="preserve">% zal toepassen, wat resulteert in bijv. </w:t>
            </w:r>
            <w:r w:rsidR="008339BC">
              <w:rPr>
                <w:b w:val="0"/>
                <w:bCs w:val="0"/>
                <w:lang w:val="nl-BE"/>
              </w:rPr>
              <w:t>een vijftigtal</w:t>
            </w:r>
            <w:r>
              <w:rPr>
                <w:b w:val="0"/>
                <w:bCs w:val="0"/>
                <w:lang w:val="nl-BE"/>
              </w:rPr>
              <w:t xml:space="preserve"> pagina’s.</w:t>
            </w:r>
          </w:p>
          <w:p w:rsidR="00212333" w:rsidRDefault="00212333" w:rsidP="00145394">
            <w:pPr>
              <w:pStyle w:val="Tabellijstgenummerd"/>
              <w:numPr>
                <w:ilvl w:val="0"/>
                <w:numId w:val="30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Om ervoor te zorgen dat de pagina’s van links naar rechts en dan naar beneden worden uitgeprint</w:t>
            </w:r>
            <w:r w:rsidR="00510C5F">
              <w:rPr>
                <w:b w:val="0"/>
                <w:bCs w:val="0"/>
                <w:lang w:val="nl-BE"/>
              </w:rPr>
              <w:t>,</w:t>
            </w:r>
            <w:r>
              <w:rPr>
                <w:b w:val="0"/>
                <w:bCs w:val="0"/>
                <w:lang w:val="nl-BE"/>
              </w:rPr>
              <w:t xml:space="preserve"> gaat u naar ‘Page Setup’ </w:t>
            </w:r>
            <w:r w:rsidR="0097500F">
              <w:rPr>
                <w:b w:val="0"/>
                <w:bCs w:val="0"/>
                <w:lang w:val="nl-BE"/>
              </w:rPr>
              <w:t>.</w:t>
            </w:r>
          </w:p>
        </w:tc>
        <w:tc>
          <w:tcPr>
            <w:tcW w:w="5041" w:type="dxa"/>
          </w:tcPr>
          <w:p w:rsidR="001E7D02" w:rsidRPr="001E7D02" w:rsidRDefault="00212333" w:rsidP="0020384B">
            <w:pPr>
              <w:pStyle w:val="Tekst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  <w:lang w:val="nl-BE" w:eastAsia="en-GB"/>
              </w:rPr>
            </w:pP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02272" behindDoc="0" locked="0" layoutInCell="1" allowOverlap="1" wp14:anchorId="0003033F" wp14:editId="0EA03EE3">
                  <wp:simplePos x="0" y="0"/>
                  <wp:positionH relativeFrom="column">
                    <wp:posOffset>575310</wp:posOffset>
                  </wp:positionH>
                  <wp:positionV relativeFrom="paragraph">
                    <wp:posOffset>167640</wp:posOffset>
                  </wp:positionV>
                  <wp:extent cx="1784350" cy="2416810"/>
                  <wp:effectExtent l="0" t="0" r="6350" b="2540"/>
                  <wp:wrapTopAndBottom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45.jpg"/>
                          <pic:cNvPicPr/>
                        </pic:nvPicPr>
                        <pic:blipFill rotWithShape="1"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74" t="3362" r="15829" b="6707"/>
                          <a:stretch/>
                        </pic:blipFill>
                        <pic:spPr bwMode="auto">
                          <a:xfrm>
                            <a:off x="0" y="0"/>
                            <a:ext cx="1784350" cy="24168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12333" w:rsidRPr="00676164" w:rsidTr="002038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212333" w:rsidRDefault="00F76BAD" w:rsidP="00145394">
            <w:pPr>
              <w:pStyle w:val="Tabellijstgenummerd"/>
              <w:numPr>
                <w:ilvl w:val="0"/>
                <w:numId w:val="30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Doe</w:t>
            </w:r>
            <w:r w:rsidR="0050073D">
              <w:rPr>
                <w:b w:val="0"/>
                <w:bCs w:val="0"/>
                <w:lang w:val="nl-BE"/>
              </w:rPr>
              <w:t xml:space="preserve"> nu </w:t>
            </w:r>
            <w:r>
              <w:rPr>
                <w:b w:val="0"/>
                <w:bCs w:val="0"/>
                <w:lang w:val="nl-BE"/>
              </w:rPr>
              <w:t xml:space="preserve"> een </w:t>
            </w:r>
            <w:r w:rsidR="0050073D">
              <w:rPr>
                <w:b w:val="0"/>
                <w:bCs w:val="0"/>
                <w:lang w:val="nl-BE"/>
              </w:rPr>
              <w:t>‘P</w:t>
            </w:r>
            <w:r>
              <w:rPr>
                <w:b w:val="0"/>
                <w:bCs w:val="0"/>
                <w:lang w:val="nl-BE"/>
              </w:rPr>
              <w:t xml:space="preserve">rint </w:t>
            </w:r>
            <w:r w:rsidR="0050073D">
              <w:rPr>
                <w:b w:val="0"/>
                <w:bCs w:val="0"/>
                <w:lang w:val="nl-BE"/>
              </w:rPr>
              <w:t>P</w:t>
            </w:r>
            <w:r>
              <w:rPr>
                <w:b w:val="0"/>
                <w:bCs w:val="0"/>
                <w:lang w:val="nl-BE"/>
              </w:rPr>
              <w:t>review</w:t>
            </w:r>
            <w:r w:rsidR="0050073D">
              <w:rPr>
                <w:b w:val="0"/>
                <w:bCs w:val="0"/>
                <w:lang w:val="nl-BE"/>
              </w:rPr>
              <w:t>’</w:t>
            </w:r>
            <w:r>
              <w:rPr>
                <w:b w:val="0"/>
                <w:bCs w:val="0"/>
                <w:lang w:val="nl-BE"/>
              </w:rPr>
              <w:t xml:space="preserve"> van het huidige resultaat en keer eventueel terug naar vorige stappen om het resultaat te verbeteren.</w:t>
            </w:r>
          </w:p>
          <w:p w:rsidR="00B3414C" w:rsidRDefault="00B3414C" w:rsidP="00145394">
            <w:pPr>
              <w:pStyle w:val="Tabellijstgenummerd"/>
              <w:numPr>
                <w:ilvl w:val="0"/>
                <w:numId w:val="30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 xml:space="preserve">Kies nu om de eerste twee sheets te selecteren via Shift-klik, </w:t>
            </w:r>
            <w:r w:rsidR="0097500F">
              <w:rPr>
                <w:b w:val="0"/>
                <w:bCs w:val="0"/>
                <w:lang w:val="nl-BE"/>
              </w:rPr>
              <w:t xml:space="preserve"> </w:t>
            </w:r>
            <w:r>
              <w:rPr>
                <w:b w:val="0"/>
                <w:bCs w:val="0"/>
                <w:lang w:val="nl-BE"/>
              </w:rPr>
              <w:t>het derde sheet dient immers niet uitgeprint te worden.</w:t>
            </w:r>
          </w:p>
          <w:p w:rsidR="0050073D" w:rsidRDefault="0050073D" w:rsidP="00510C5F">
            <w:pPr>
              <w:pStyle w:val="Tabellijstgenummerd"/>
              <w:numPr>
                <w:ilvl w:val="0"/>
                <w:numId w:val="30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 xml:space="preserve">Via de Office knop gaat u </w:t>
            </w:r>
            <w:r w:rsidR="00B3414C">
              <w:rPr>
                <w:b w:val="0"/>
                <w:bCs w:val="0"/>
                <w:lang w:val="nl-BE"/>
              </w:rPr>
              <w:t xml:space="preserve">vervolgens </w:t>
            </w:r>
            <w:r>
              <w:rPr>
                <w:b w:val="0"/>
                <w:bCs w:val="0"/>
                <w:lang w:val="nl-BE"/>
              </w:rPr>
              <w:t>naar het print dialoog venster.  Daar kiest u de ‘Adobe PDF printer’</w:t>
            </w:r>
            <w:r w:rsidR="00B3414C">
              <w:rPr>
                <w:b w:val="0"/>
                <w:bCs w:val="0"/>
                <w:lang w:val="nl-BE"/>
              </w:rPr>
              <w:t xml:space="preserve"> en</w:t>
            </w:r>
            <w:r>
              <w:rPr>
                <w:b w:val="0"/>
                <w:bCs w:val="0"/>
                <w:lang w:val="nl-BE"/>
              </w:rPr>
              <w:t xml:space="preserve"> verifieert u eventueel of de instellin</w:t>
            </w:r>
            <w:r w:rsidR="00B3414C">
              <w:rPr>
                <w:b w:val="0"/>
                <w:bCs w:val="0"/>
                <w:lang w:val="nl-BE"/>
              </w:rPr>
              <w:t>g ‘PDF/A – RGB’ wel aan staat.  Kies voor ‘Active Sheet(s)’</w:t>
            </w:r>
            <w:r w:rsidR="00FA7F7E">
              <w:rPr>
                <w:b w:val="0"/>
                <w:bCs w:val="0"/>
                <w:lang w:val="nl-BE"/>
              </w:rPr>
              <w:t xml:space="preserve"> en klik op ‘print’. </w:t>
            </w:r>
            <w:r w:rsidR="00510C5F">
              <w:rPr>
                <w:b w:val="0"/>
                <w:bCs w:val="0"/>
                <w:lang w:val="nl-BE"/>
              </w:rPr>
              <w:t xml:space="preserve"> </w:t>
            </w:r>
            <w:r w:rsidR="00FA7F7E">
              <w:rPr>
                <w:b w:val="0"/>
                <w:bCs w:val="0"/>
                <w:lang w:val="nl-BE"/>
              </w:rPr>
              <w:t>Excel vraagt u tenslotte een naam en locatie voor het PDF/A bestand.</w:t>
            </w:r>
          </w:p>
        </w:tc>
        <w:tc>
          <w:tcPr>
            <w:tcW w:w="5041" w:type="dxa"/>
          </w:tcPr>
          <w:p w:rsidR="00212333" w:rsidRPr="005246BA" w:rsidRDefault="00B3414C" w:rsidP="0020384B">
            <w:pPr>
              <w:pStyle w:val="Tekst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  <w:lang w:val="nl-BE" w:eastAsia="en-GB"/>
              </w:rPr>
            </w:pP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04320" behindDoc="0" locked="0" layoutInCell="1" allowOverlap="1" wp14:anchorId="34994A62" wp14:editId="77C75098">
                  <wp:simplePos x="0" y="0"/>
                  <wp:positionH relativeFrom="column">
                    <wp:posOffset>307975</wp:posOffset>
                  </wp:positionH>
                  <wp:positionV relativeFrom="paragraph">
                    <wp:posOffset>522605</wp:posOffset>
                  </wp:positionV>
                  <wp:extent cx="2520315" cy="1590040"/>
                  <wp:effectExtent l="0" t="0" r="0" b="0"/>
                  <wp:wrapTopAndBottom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47.jpg"/>
                          <pic:cNvPicPr/>
                        </pic:nvPicPr>
                        <pic:blipFill rotWithShape="1"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031" b="11114"/>
                          <a:stretch/>
                        </pic:blipFill>
                        <pic:spPr bwMode="auto">
                          <a:xfrm>
                            <a:off x="0" y="0"/>
                            <a:ext cx="2520315" cy="15900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03296" behindDoc="0" locked="0" layoutInCell="1" allowOverlap="1" wp14:anchorId="346BD613" wp14:editId="28005E50">
                  <wp:simplePos x="0" y="0"/>
                  <wp:positionH relativeFrom="column">
                    <wp:posOffset>308610</wp:posOffset>
                  </wp:positionH>
                  <wp:positionV relativeFrom="paragraph">
                    <wp:posOffset>149225</wp:posOffset>
                  </wp:positionV>
                  <wp:extent cx="2520315" cy="273050"/>
                  <wp:effectExtent l="0" t="0" r="0" b="0"/>
                  <wp:wrapTopAndBottom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46.jpg"/>
                          <pic:cNvPicPr/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315" cy="273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640887" w:rsidRPr="00676164" w:rsidTr="00D05F3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00" w:type="dxa"/>
            <w:gridSpan w:val="2"/>
          </w:tcPr>
          <w:p w:rsidR="00640887" w:rsidRPr="0050073D" w:rsidRDefault="00640887" w:rsidP="000B63E1">
            <w:pPr>
              <w:pStyle w:val="Tekst1hoofding"/>
              <w:rPr>
                <w:lang w:val="nl-BE"/>
              </w:rPr>
            </w:pPr>
            <w:r>
              <w:rPr>
                <w:noProof/>
                <w:lang w:val="fr-BE" w:eastAsia="fr-BE"/>
              </w:rPr>
              <w:lastRenderedPageBreak/>
              <w:drawing>
                <wp:inline distT="0" distB="0" distL="0" distR="0" wp14:anchorId="312EDA83" wp14:editId="6D8196F3">
                  <wp:extent cx="186601" cy="186601"/>
                  <wp:effectExtent l="19050" t="0" r="3899" b="0"/>
                  <wp:docPr id="20" name="Afbeelding 7" descr="Icoon_opgele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oon_opgelet.pn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601" cy="1866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50073D">
              <w:rPr>
                <w:lang w:val="nl-BE"/>
              </w:rPr>
              <w:t xml:space="preserve"> </w:t>
            </w:r>
            <w:r w:rsidRPr="00BD25F8">
              <w:rPr>
                <w:b/>
                <w:lang w:val="nl-BE"/>
              </w:rPr>
              <w:t>Opgelet</w:t>
            </w:r>
          </w:p>
          <w:p w:rsidR="00640887" w:rsidRPr="00745677" w:rsidRDefault="00640887" w:rsidP="00640887">
            <w:pPr>
              <w:pStyle w:val="Tekst1"/>
              <w:rPr>
                <w:lang w:val="nl-BE"/>
              </w:rPr>
            </w:pPr>
            <w:r w:rsidRPr="00745677">
              <w:rPr>
                <w:b w:val="0"/>
                <w:lang w:val="nl-BE"/>
              </w:rPr>
              <w:t>Vergeet na het aanmaken van de PDF niet de ‘grouping modus’ van de sheets ongedaan te maken door een niet geselecteerd sheet aan te klikken.</w:t>
            </w:r>
            <w:r w:rsidR="00510C5F">
              <w:rPr>
                <w:b w:val="0"/>
                <w:lang w:val="nl-BE"/>
              </w:rPr>
              <w:br/>
            </w:r>
            <w:r w:rsidRPr="00745677">
              <w:rPr>
                <w:b w:val="0"/>
                <w:lang w:val="nl-BE"/>
              </w:rPr>
              <w:t>Vergeet nadien ook niet terug te keren naar de gewone ‘Normal view modus’.</w:t>
            </w:r>
            <w:r>
              <w:rPr>
                <w:b w:val="0"/>
                <w:lang w:val="nl-BE"/>
              </w:rPr>
              <w:br/>
            </w:r>
            <w:r>
              <w:rPr>
                <w:noProof/>
                <w:lang w:val="fr-BE" w:eastAsia="fr-BE"/>
              </w:rPr>
              <w:drawing>
                <wp:inline distT="0" distB="0" distL="0" distR="0" wp14:anchorId="1F88CD6F" wp14:editId="5E3DD70A">
                  <wp:extent cx="238095" cy="238095"/>
                  <wp:effectExtent l="19050" t="0" r="0" b="0"/>
                  <wp:docPr id="23" name="Afbeelding 26" descr="icoon_warning_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oon_warning_25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095" cy="23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745677">
              <w:rPr>
                <w:lang w:val="nl-BE"/>
              </w:rPr>
              <w:t xml:space="preserve"> </w:t>
            </w:r>
            <w:r w:rsidRPr="00BD25F8">
              <w:rPr>
                <w:lang w:val="nl-BE"/>
              </w:rPr>
              <w:t>Opmerking</w:t>
            </w:r>
          </w:p>
          <w:p w:rsidR="00640887" w:rsidRPr="005246BA" w:rsidRDefault="00640887" w:rsidP="0020384B">
            <w:pPr>
              <w:pStyle w:val="Tekst1"/>
              <w:rPr>
                <w:rFonts w:cstheme="minorHAnsi"/>
                <w:noProof/>
                <w:lang w:val="nl-BE" w:eastAsia="en-GB"/>
              </w:rPr>
            </w:pPr>
            <w:r w:rsidRPr="00745677">
              <w:rPr>
                <w:b w:val="0"/>
                <w:lang w:val="nl-BE"/>
              </w:rPr>
              <w:t>Als u het volledige werkboek wilt printen kiest u in het print bereik voor ‘Entire Workbook’; alle print instellingen dienen dan wel goed te staan in alle sheets.</w:t>
            </w:r>
          </w:p>
        </w:tc>
      </w:tr>
      <w:tr w:rsidR="0050073D" w:rsidRPr="00676164" w:rsidTr="002038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B01AA5" w:rsidRPr="0097500F" w:rsidRDefault="00CB1387" w:rsidP="00145394">
            <w:pPr>
              <w:pStyle w:val="Tabellijstgenummerd"/>
              <w:numPr>
                <w:ilvl w:val="0"/>
                <w:numId w:val="30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 xml:space="preserve">Vermoedelijk is het lettertype te klein; probeer het eens opnieuw, waarbij u de breedte </w:t>
            </w:r>
            <w:r w:rsidR="00510C5F">
              <w:rPr>
                <w:b w:val="0"/>
                <w:bCs w:val="0"/>
                <w:lang w:val="nl-BE"/>
              </w:rPr>
              <w:t xml:space="preserve">over </w:t>
            </w:r>
            <w:r>
              <w:rPr>
                <w:b w:val="0"/>
                <w:bCs w:val="0"/>
                <w:lang w:val="nl-BE"/>
              </w:rPr>
              <w:t xml:space="preserve"> 4 </w:t>
            </w:r>
            <w:r w:rsidR="00510C5F">
              <w:rPr>
                <w:b w:val="0"/>
                <w:bCs w:val="0"/>
                <w:lang w:val="nl-BE"/>
              </w:rPr>
              <w:t>pagina’s verdeelt.</w:t>
            </w:r>
            <w:r w:rsidR="00510C5F">
              <w:rPr>
                <w:b w:val="0"/>
                <w:bCs w:val="0"/>
                <w:lang w:val="nl-BE"/>
              </w:rPr>
              <w:br/>
            </w:r>
            <w:r w:rsidR="00B01AA5">
              <w:rPr>
                <w:b w:val="0"/>
                <w:bCs w:val="0"/>
                <w:lang w:val="nl-BE"/>
              </w:rPr>
              <w:t xml:space="preserve">Daarbij forceert u eventueel </w:t>
            </w:r>
            <w:r w:rsidR="00510C5F">
              <w:rPr>
                <w:b w:val="0"/>
                <w:bCs w:val="0"/>
                <w:lang w:val="nl-BE"/>
              </w:rPr>
              <w:t xml:space="preserve"> via</w:t>
            </w:r>
            <w:r w:rsidR="00B01AA5">
              <w:rPr>
                <w:b w:val="0"/>
                <w:bCs w:val="0"/>
                <w:lang w:val="nl-BE"/>
              </w:rPr>
              <w:t xml:space="preserve"> de pagina opmaak </w:t>
            </w:r>
            <w:r w:rsidR="00B01AA5" w:rsidRPr="0097500F">
              <w:rPr>
                <w:b w:val="0"/>
                <w:bCs w:val="0"/>
                <w:lang w:val="nl-BE"/>
              </w:rPr>
              <w:t>de reductie</w:t>
            </w:r>
            <w:r w:rsidR="00510C5F">
              <w:rPr>
                <w:b w:val="0"/>
                <w:bCs w:val="0"/>
                <w:lang w:val="nl-BE"/>
              </w:rPr>
              <w:t xml:space="preserve">; dit </w:t>
            </w:r>
            <w:r w:rsidR="00B01AA5" w:rsidRPr="0097500F">
              <w:rPr>
                <w:b w:val="0"/>
                <w:bCs w:val="0"/>
                <w:lang w:val="nl-BE"/>
              </w:rPr>
              <w:t xml:space="preserve">door voor 4 pagina’s breed te kiezen </w:t>
            </w:r>
            <w:r w:rsidR="00510C5F">
              <w:rPr>
                <w:b w:val="0"/>
                <w:bCs w:val="0"/>
                <w:lang w:val="nl-BE"/>
              </w:rPr>
              <w:t>en</w:t>
            </w:r>
            <w:r w:rsidR="00B01AA5" w:rsidRPr="0097500F">
              <w:rPr>
                <w:b w:val="0"/>
                <w:bCs w:val="0"/>
                <w:lang w:val="nl-BE"/>
              </w:rPr>
              <w:t xml:space="preserve"> bijv. 20 pagina’s </w:t>
            </w:r>
            <w:r w:rsidR="0097500F">
              <w:rPr>
                <w:b w:val="0"/>
                <w:bCs w:val="0"/>
                <w:lang w:val="nl-BE"/>
              </w:rPr>
              <w:t>lang</w:t>
            </w:r>
            <w:r w:rsidR="00B01AA5" w:rsidRPr="0097500F">
              <w:rPr>
                <w:b w:val="0"/>
                <w:bCs w:val="0"/>
                <w:lang w:val="nl-BE"/>
              </w:rPr>
              <w:t>.</w:t>
            </w:r>
          </w:p>
          <w:p w:rsidR="00510C5F" w:rsidRPr="00510C5F" w:rsidRDefault="00CB1387" w:rsidP="00510C5F">
            <w:pPr>
              <w:pStyle w:val="Tabellijstgenummerd"/>
              <w:numPr>
                <w:ilvl w:val="0"/>
                <w:numId w:val="30"/>
              </w:numPr>
              <w:tabs>
                <w:tab w:val="clear" w:pos="425"/>
              </w:tabs>
              <w:rPr>
                <w:lang w:val="nl-BE"/>
              </w:rPr>
            </w:pPr>
            <w:r w:rsidRPr="0097500F">
              <w:rPr>
                <w:b w:val="0"/>
                <w:bCs w:val="0"/>
                <w:lang w:val="nl-BE"/>
              </w:rPr>
              <w:t xml:space="preserve">Probeert u </w:t>
            </w:r>
            <w:r w:rsidR="00B01AA5" w:rsidRPr="0097500F">
              <w:rPr>
                <w:b w:val="0"/>
                <w:bCs w:val="0"/>
                <w:lang w:val="nl-BE"/>
              </w:rPr>
              <w:t>dan</w:t>
            </w:r>
            <w:r w:rsidRPr="0097500F">
              <w:rPr>
                <w:b w:val="0"/>
                <w:bCs w:val="0"/>
                <w:lang w:val="nl-BE"/>
              </w:rPr>
              <w:t xml:space="preserve"> ook eens de alternatieve methode om het bestand via ‘Save As’ als een PDF/A te bewaren.</w:t>
            </w:r>
            <w:r w:rsidR="00B01AA5" w:rsidRPr="0097500F">
              <w:rPr>
                <w:b w:val="0"/>
                <w:bCs w:val="0"/>
                <w:lang w:val="nl-BE"/>
              </w:rPr>
              <w:t xml:space="preserve"> Daarbij krijgt u de hiernaast afgebeelde dialogbox te zien waarbij u sheets en volgorde van de sheets kunt bepalen.</w:t>
            </w:r>
          </w:p>
          <w:p w:rsidR="004A1486" w:rsidRPr="00640887" w:rsidRDefault="004A1486" w:rsidP="00510C5F">
            <w:pPr>
              <w:pStyle w:val="Tabellijstgenummerd"/>
              <w:numPr>
                <w:ilvl w:val="0"/>
                <w:numId w:val="0"/>
              </w:numPr>
              <w:rPr>
                <w:lang w:val="nl-BE"/>
              </w:rPr>
            </w:pPr>
            <w:r>
              <w:rPr>
                <w:noProof/>
                <w:lang w:val="fr-BE" w:eastAsia="fr-BE"/>
              </w:rPr>
              <w:drawing>
                <wp:inline distT="0" distB="0" distL="0" distR="0" wp14:anchorId="736E8DFD" wp14:editId="734A1BFE">
                  <wp:extent cx="238095" cy="238095"/>
                  <wp:effectExtent l="19050" t="0" r="0" b="0"/>
                  <wp:docPr id="24" name="Afbeelding 26" descr="icoon_warning_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oon_warning_25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095" cy="23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40887">
              <w:rPr>
                <w:lang w:val="nl-BE"/>
              </w:rPr>
              <w:t xml:space="preserve"> Opmerking</w:t>
            </w:r>
          </w:p>
          <w:p w:rsidR="004A1486" w:rsidRPr="00CB1387" w:rsidRDefault="004A1486" w:rsidP="0097500F">
            <w:pPr>
              <w:pStyle w:val="Tekst1"/>
              <w:rPr>
                <w:b w:val="0"/>
                <w:bCs w:val="0"/>
                <w:lang w:val="nl-BE"/>
              </w:rPr>
            </w:pPr>
            <w:r w:rsidRPr="004A1486">
              <w:rPr>
                <w:b w:val="0"/>
                <w:lang w:val="nl-BE"/>
              </w:rPr>
              <w:t>Als u via ‘Preflight’ de PDF/A validatie checkt zult bij deze methode vermoedelijk gemakkelijker bepaalde validatiefouten bekomen.  Door via ‘Preflight’ / Standard/ Save as PDF/A opnieuw te bewaren zullen de meeste problemen opgelost worden.</w:t>
            </w:r>
          </w:p>
        </w:tc>
        <w:tc>
          <w:tcPr>
            <w:tcW w:w="5041" w:type="dxa"/>
          </w:tcPr>
          <w:p w:rsidR="0050073D" w:rsidRPr="005246BA" w:rsidRDefault="00A218A2" w:rsidP="0020384B">
            <w:pPr>
              <w:pStyle w:val="Tekst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  <w:lang w:val="nl-BE" w:eastAsia="en-GB"/>
              </w:rPr>
            </w:pP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06368" behindDoc="0" locked="0" layoutInCell="1" allowOverlap="1" wp14:anchorId="70B3E3E8" wp14:editId="403B29A7">
                  <wp:simplePos x="0" y="0"/>
                  <wp:positionH relativeFrom="column">
                    <wp:posOffset>329565</wp:posOffset>
                  </wp:positionH>
                  <wp:positionV relativeFrom="paragraph">
                    <wp:posOffset>1439545</wp:posOffset>
                  </wp:positionV>
                  <wp:extent cx="2258060" cy="1940560"/>
                  <wp:effectExtent l="0" t="0" r="8890" b="2540"/>
                  <wp:wrapTopAndBottom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49.jpg"/>
                          <pic:cNvPicPr/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8060" cy="1940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05344" behindDoc="0" locked="0" layoutInCell="1" allowOverlap="1" wp14:anchorId="38B9B493" wp14:editId="47513B20">
                  <wp:simplePos x="0" y="0"/>
                  <wp:positionH relativeFrom="column">
                    <wp:posOffset>498475</wp:posOffset>
                  </wp:positionH>
                  <wp:positionV relativeFrom="paragraph">
                    <wp:posOffset>212090</wp:posOffset>
                  </wp:positionV>
                  <wp:extent cx="1986280" cy="1129030"/>
                  <wp:effectExtent l="0" t="0" r="0" b="0"/>
                  <wp:wrapTopAndBottom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48.jpg"/>
                          <pic:cNvPicPr/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6280" cy="1129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B1387" w:rsidRPr="00676164" w:rsidTr="002038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CB1387" w:rsidRDefault="00CB1387" w:rsidP="00145394">
            <w:pPr>
              <w:pStyle w:val="Tabellijstgenummerd"/>
              <w:numPr>
                <w:ilvl w:val="0"/>
                <w:numId w:val="30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Probeer eventueel ook eens of u het der</w:t>
            </w:r>
            <w:r w:rsidR="00364287">
              <w:rPr>
                <w:b w:val="0"/>
                <w:bCs w:val="0"/>
                <w:lang w:val="nl-BE"/>
              </w:rPr>
              <w:t>de sheet goed uitgeprint krijgt.</w:t>
            </w:r>
          </w:p>
        </w:tc>
        <w:tc>
          <w:tcPr>
            <w:tcW w:w="5041" w:type="dxa"/>
          </w:tcPr>
          <w:p w:rsidR="00CB1387" w:rsidRPr="005246BA" w:rsidRDefault="00CB1387" w:rsidP="0020384B">
            <w:pPr>
              <w:pStyle w:val="Tekst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  <w:lang w:val="nl-BE" w:eastAsia="en-GB"/>
              </w:rPr>
            </w:pPr>
          </w:p>
        </w:tc>
      </w:tr>
    </w:tbl>
    <w:p w:rsidR="001A12EC" w:rsidRDefault="001A12EC">
      <w:pPr>
        <w:widowControl/>
        <w:spacing w:after="0" w:line="240" w:lineRule="auto"/>
        <w:rPr>
          <w:rFonts w:cstheme="minorHAnsi"/>
          <w:lang w:val="nl-BE"/>
        </w:rPr>
      </w:pPr>
      <w:r>
        <w:rPr>
          <w:rFonts w:cstheme="minorHAnsi"/>
          <w:lang w:val="nl-BE"/>
        </w:rPr>
        <w:br w:type="page"/>
      </w:r>
    </w:p>
    <w:tbl>
      <w:tblPr>
        <w:tblStyle w:val="LightList-Accent1"/>
        <w:tblW w:w="0" w:type="auto"/>
        <w:tblInd w:w="-318" w:type="dxa"/>
        <w:tblLook w:val="04A0" w:firstRow="1" w:lastRow="0" w:firstColumn="1" w:lastColumn="0" w:noHBand="0" w:noVBand="1"/>
      </w:tblPr>
      <w:tblGrid>
        <w:gridCol w:w="5359"/>
        <w:gridCol w:w="5041"/>
      </w:tblGrid>
      <w:tr w:rsidR="001A12EC" w:rsidRPr="001A12EC" w:rsidTr="002038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00" w:type="dxa"/>
            <w:gridSpan w:val="2"/>
            <w:vAlign w:val="center"/>
          </w:tcPr>
          <w:p w:rsidR="001A12EC" w:rsidRPr="002270CD" w:rsidRDefault="001A12EC" w:rsidP="004E0E10">
            <w:pPr>
              <w:pStyle w:val="Heading1"/>
              <w:outlineLvl w:val="0"/>
              <w:rPr>
                <w:b/>
                <w:lang w:val="nl-BE"/>
              </w:rPr>
            </w:pPr>
            <w:bookmarkStart w:id="9" w:name="_Toc322865924"/>
            <w:r w:rsidRPr="002270CD">
              <w:rPr>
                <w:b/>
                <w:lang w:val="nl-BE"/>
              </w:rPr>
              <w:lastRenderedPageBreak/>
              <w:t>Oefening 8 –</w:t>
            </w:r>
            <w:r w:rsidR="0053728F">
              <w:rPr>
                <w:b/>
                <w:lang w:val="nl-BE"/>
              </w:rPr>
              <w:t xml:space="preserve"> </w:t>
            </w:r>
            <w:r w:rsidR="00B27A6D" w:rsidRPr="002270CD">
              <w:rPr>
                <w:b/>
                <w:lang w:val="nl-BE"/>
              </w:rPr>
              <w:t>E</w:t>
            </w:r>
            <w:r w:rsidR="00364287" w:rsidRPr="002270CD">
              <w:rPr>
                <w:b/>
                <w:lang w:val="nl-BE"/>
              </w:rPr>
              <w:t>en redmarking aanbrengen</w:t>
            </w:r>
            <w:bookmarkEnd w:id="9"/>
          </w:p>
        </w:tc>
      </w:tr>
      <w:tr w:rsidR="001A12EC" w:rsidRPr="00676164" w:rsidTr="002038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00" w:type="dxa"/>
            <w:gridSpan w:val="2"/>
            <w:shd w:val="clear" w:color="auto" w:fill="EAF1DD" w:themeFill="accent3" w:themeFillTint="33"/>
          </w:tcPr>
          <w:p w:rsidR="001A12EC" w:rsidRDefault="001A12EC" w:rsidP="00801952">
            <w:pPr>
              <w:pStyle w:val="Tekst1"/>
              <w:rPr>
                <w:rFonts w:cstheme="minorHAnsi"/>
                <w:lang w:val="nl-BE"/>
              </w:rPr>
            </w:pPr>
            <w:r w:rsidRPr="00801952">
              <w:rPr>
                <w:rFonts w:cstheme="minorHAnsi"/>
                <w:lang w:val="nl-BE"/>
              </w:rPr>
              <w:t xml:space="preserve">Doel: </w:t>
            </w:r>
          </w:p>
          <w:p w:rsidR="00B27A6D" w:rsidRDefault="00B27A6D" w:rsidP="001A12EC">
            <w:pPr>
              <w:pStyle w:val="Tabellijst"/>
              <w:spacing w:line="240" w:lineRule="auto"/>
              <w:rPr>
                <w:b w:val="0"/>
              </w:rPr>
            </w:pPr>
            <w:r>
              <w:rPr>
                <w:b w:val="0"/>
              </w:rPr>
              <w:t>Tekstmarkering via de ‘Comment pane’ kunnen aanbrengen en de implicaties ervan begrijpen.</w:t>
            </w:r>
          </w:p>
          <w:p w:rsidR="001A12EC" w:rsidRPr="00BD010C" w:rsidRDefault="00364287" w:rsidP="001A12EC">
            <w:pPr>
              <w:pStyle w:val="Tabellijst"/>
              <w:spacing w:line="240" w:lineRule="auto"/>
              <w:rPr>
                <w:b w:val="0"/>
              </w:rPr>
            </w:pPr>
            <w:r>
              <w:rPr>
                <w:b w:val="0"/>
              </w:rPr>
              <w:t>De typewriter tool in de nieuwe interface terugvinden en kunnen gebruiken</w:t>
            </w:r>
          </w:p>
          <w:p w:rsidR="001A12EC" w:rsidRPr="00364287" w:rsidRDefault="00364287" w:rsidP="00364287">
            <w:pPr>
              <w:pStyle w:val="Tabellijst"/>
              <w:spacing w:line="240" w:lineRule="auto"/>
              <w:rPr>
                <w:b w:val="0"/>
              </w:rPr>
            </w:pPr>
            <w:r>
              <w:rPr>
                <w:b w:val="0"/>
              </w:rPr>
              <w:t>Redmarkings kunnen aanbrengen en kunnen aanpassen</w:t>
            </w:r>
          </w:p>
        </w:tc>
      </w:tr>
      <w:tr w:rsidR="001A12EC" w:rsidRPr="00676164" w:rsidTr="002038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1A12EC" w:rsidRDefault="001A12EC" w:rsidP="00145394">
            <w:pPr>
              <w:pStyle w:val="Tabellijstgenummerd"/>
              <w:numPr>
                <w:ilvl w:val="0"/>
                <w:numId w:val="31"/>
              </w:numPr>
              <w:rPr>
                <w:b w:val="0"/>
                <w:lang w:val="nl-BE"/>
              </w:rPr>
            </w:pPr>
            <w:r w:rsidRPr="00B27A6D">
              <w:rPr>
                <w:b w:val="0"/>
                <w:lang w:val="nl-BE"/>
              </w:rPr>
              <w:t>Open het bestand ‘</w:t>
            </w:r>
            <w:r w:rsidR="00B27A6D" w:rsidRPr="00B27A6D">
              <w:rPr>
                <w:b w:val="0"/>
                <w:lang w:val="nl-BE"/>
              </w:rPr>
              <w:t xml:space="preserve">Contracteren van werken op afroep – attach.pdf’ </w:t>
            </w:r>
            <w:r w:rsidRPr="00B27A6D">
              <w:rPr>
                <w:b w:val="0"/>
                <w:lang w:val="nl-BE"/>
              </w:rPr>
              <w:t>in de oefeningen folder.</w:t>
            </w:r>
            <w:r w:rsidR="00997FA0">
              <w:rPr>
                <w:b w:val="0"/>
                <w:lang w:val="nl-BE"/>
              </w:rPr>
              <w:t xml:space="preserve"> Ga naar pagina 2.</w:t>
            </w:r>
          </w:p>
          <w:p w:rsidR="009B5E35" w:rsidRDefault="00621B88" w:rsidP="00145394">
            <w:pPr>
              <w:pStyle w:val="Tabellijstgenummerd"/>
              <w:numPr>
                <w:ilvl w:val="0"/>
                <w:numId w:val="31"/>
              </w:numPr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>Activeer</w:t>
            </w:r>
            <w:r w:rsidR="00997FA0">
              <w:rPr>
                <w:b w:val="0"/>
                <w:lang w:val="nl-BE"/>
              </w:rPr>
              <w:t xml:space="preserve"> het panel ‘Comment’ en klik op de ‘Strikethrough’ tool.  Doorstreep onder het punt 3.1 de tekst ‘NVT’. </w:t>
            </w:r>
          </w:p>
          <w:p w:rsidR="00997FA0" w:rsidRDefault="00997FA0" w:rsidP="00145394">
            <w:pPr>
              <w:pStyle w:val="Tabellijstgenummerd"/>
              <w:numPr>
                <w:ilvl w:val="0"/>
                <w:numId w:val="31"/>
              </w:numPr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>Kies nu onder het panel ‘Tools’ de ‘Add or Edit Text’ tool;</w:t>
            </w:r>
            <w:r w:rsidR="00621B88">
              <w:rPr>
                <w:b w:val="0"/>
                <w:lang w:val="nl-BE"/>
              </w:rPr>
              <w:t xml:space="preserve"> </w:t>
            </w:r>
            <w:r>
              <w:rPr>
                <w:b w:val="0"/>
                <w:lang w:val="nl-BE"/>
              </w:rPr>
              <w:t xml:space="preserve"> dit is de herdoopte ‘Typewriter’ tool.  Klik ter hoogte van de doorstreepte tekst en voeg wat tekst toe die in de plaats moet komen.</w:t>
            </w:r>
          </w:p>
          <w:p w:rsidR="001A12EC" w:rsidRPr="00637407" w:rsidRDefault="00BE59DB" w:rsidP="00BE59DB">
            <w:pPr>
              <w:pStyle w:val="Tabellijstgenummerd"/>
              <w:numPr>
                <w:ilvl w:val="0"/>
                <w:numId w:val="31"/>
              </w:numPr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>S</w:t>
            </w:r>
            <w:r w:rsidR="00997FA0">
              <w:rPr>
                <w:b w:val="0"/>
                <w:lang w:val="nl-BE"/>
              </w:rPr>
              <w:t>electeer de ingebrachte tekst, idealiter door</w:t>
            </w:r>
            <w:r>
              <w:rPr>
                <w:b w:val="0"/>
                <w:lang w:val="nl-BE"/>
              </w:rPr>
              <w:t xml:space="preserve"> met </w:t>
            </w:r>
            <w:r w:rsidR="00997FA0">
              <w:rPr>
                <w:b w:val="0"/>
                <w:lang w:val="nl-BE"/>
              </w:rPr>
              <w:t>de normale selectie tool in de standard toolbar zone</w:t>
            </w:r>
            <w:r>
              <w:rPr>
                <w:b w:val="0"/>
                <w:lang w:val="nl-BE"/>
              </w:rPr>
              <w:t xml:space="preserve">, eerst </w:t>
            </w:r>
            <w:r w:rsidR="00B32A67">
              <w:rPr>
                <w:b w:val="0"/>
                <w:lang w:val="nl-BE"/>
              </w:rPr>
              <w:t>weg te klikken in een andere zone van de pagina</w:t>
            </w:r>
            <w:r>
              <w:rPr>
                <w:b w:val="0"/>
                <w:lang w:val="nl-BE"/>
              </w:rPr>
              <w:t xml:space="preserve"> en vervolgens de toegevoegde tesktzone  aan te klikken.</w:t>
            </w:r>
          </w:p>
        </w:tc>
        <w:tc>
          <w:tcPr>
            <w:tcW w:w="5041" w:type="dxa"/>
          </w:tcPr>
          <w:p w:rsidR="001A12EC" w:rsidRPr="00637407" w:rsidRDefault="00997FA0" w:rsidP="0020384B">
            <w:pPr>
              <w:pStyle w:val="Tekst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nl-BE"/>
              </w:rPr>
            </w:pP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09440" behindDoc="0" locked="0" layoutInCell="1" allowOverlap="1" wp14:anchorId="0F1A015B" wp14:editId="73B2B4E1">
                  <wp:simplePos x="0" y="0"/>
                  <wp:positionH relativeFrom="column">
                    <wp:posOffset>1675765</wp:posOffset>
                  </wp:positionH>
                  <wp:positionV relativeFrom="paragraph">
                    <wp:posOffset>1910080</wp:posOffset>
                  </wp:positionV>
                  <wp:extent cx="1064895" cy="476885"/>
                  <wp:effectExtent l="0" t="0" r="1905" b="0"/>
                  <wp:wrapTopAndBottom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55.jpg"/>
                          <pic:cNvPicPr/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4895" cy="476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08416" behindDoc="0" locked="0" layoutInCell="1" allowOverlap="1" wp14:anchorId="29D21E1D" wp14:editId="7CDA1A78">
                  <wp:simplePos x="0" y="0"/>
                  <wp:positionH relativeFrom="column">
                    <wp:posOffset>363220</wp:posOffset>
                  </wp:positionH>
                  <wp:positionV relativeFrom="paragraph">
                    <wp:posOffset>1059180</wp:posOffset>
                  </wp:positionV>
                  <wp:extent cx="1047750" cy="1532255"/>
                  <wp:effectExtent l="0" t="0" r="0" b="0"/>
                  <wp:wrapTopAndBottom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51.jpg"/>
                          <pic:cNvPicPr/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0" cy="1532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07392" behindDoc="0" locked="0" layoutInCell="1" allowOverlap="1" wp14:anchorId="563668ED" wp14:editId="00642531">
                  <wp:simplePos x="0" y="0"/>
                  <wp:positionH relativeFrom="column">
                    <wp:posOffset>586740</wp:posOffset>
                  </wp:positionH>
                  <wp:positionV relativeFrom="paragraph">
                    <wp:posOffset>73025</wp:posOffset>
                  </wp:positionV>
                  <wp:extent cx="1398905" cy="909955"/>
                  <wp:effectExtent l="0" t="0" r="0" b="4445"/>
                  <wp:wrapTopAndBottom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50.jpg"/>
                          <pic:cNvPicPr/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8905" cy="909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97FA0" w:rsidRPr="001A12EC" w:rsidTr="002038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997FA0" w:rsidRDefault="00997FA0" w:rsidP="00145394">
            <w:pPr>
              <w:pStyle w:val="Tabellijstgenummerd"/>
              <w:numPr>
                <w:ilvl w:val="0"/>
                <w:numId w:val="31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Vervolgens dubbelklikt u op de tekst.</w:t>
            </w:r>
            <w:r w:rsidR="00B32A67">
              <w:rPr>
                <w:b w:val="0"/>
                <w:bCs w:val="0"/>
                <w:lang w:val="nl-BE"/>
              </w:rPr>
              <w:br/>
              <w:t xml:space="preserve">De tekst-editeer eigenschappen zijn nu </w:t>
            </w:r>
            <w:r w:rsidR="00094B7D">
              <w:rPr>
                <w:b w:val="0"/>
                <w:bCs w:val="0"/>
                <w:lang w:val="nl-BE"/>
              </w:rPr>
              <w:t>actief</w:t>
            </w:r>
            <w:r w:rsidR="00B32A67">
              <w:rPr>
                <w:b w:val="0"/>
                <w:bCs w:val="0"/>
                <w:lang w:val="nl-BE"/>
              </w:rPr>
              <w:t>. Kies het juiste lettertype, bijv. Arial en een rode kleur; pas de tekstgrootte aan.</w:t>
            </w:r>
          </w:p>
          <w:p w:rsidR="00B32A67" w:rsidRPr="00B32A67" w:rsidRDefault="00B32A67" w:rsidP="00203E70">
            <w:pPr>
              <w:pStyle w:val="Tekst1hoofding"/>
              <w:rPr>
                <w:lang w:val="nl-BE"/>
              </w:rPr>
            </w:pPr>
            <w:r>
              <w:rPr>
                <w:noProof/>
                <w:lang w:val="fr-BE" w:eastAsia="fr-BE"/>
              </w:rPr>
              <w:drawing>
                <wp:inline distT="0" distB="0" distL="0" distR="0" wp14:anchorId="1CF37B28" wp14:editId="43C86368">
                  <wp:extent cx="238095" cy="238095"/>
                  <wp:effectExtent l="19050" t="0" r="0" b="0"/>
                  <wp:docPr id="33" name="Afbeelding 26" descr="icoon_warning_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oon_warning_25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095" cy="23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B32A67">
              <w:rPr>
                <w:lang w:val="nl-BE"/>
              </w:rPr>
              <w:t xml:space="preserve"> </w:t>
            </w:r>
            <w:r w:rsidRPr="00B32A67">
              <w:rPr>
                <w:b/>
                <w:lang w:val="nl-BE"/>
              </w:rPr>
              <w:t>Opmerking</w:t>
            </w:r>
          </w:p>
          <w:p w:rsidR="00B32A67" w:rsidRDefault="00B32A67" w:rsidP="00203E70">
            <w:pPr>
              <w:pStyle w:val="Tekst1"/>
              <w:rPr>
                <w:b w:val="0"/>
                <w:lang w:val="nl-BE"/>
              </w:rPr>
            </w:pPr>
            <w:r w:rsidRPr="00B32A67">
              <w:rPr>
                <w:b w:val="0"/>
                <w:lang w:val="nl-BE"/>
              </w:rPr>
              <w:t xml:space="preserve">Als u vervolgens op Typewriter button </w:t>
            </w:r>
            <w:r w:rsidR="00094B7D" w:rsidRPr="00B32A67">
              <w:rPr>
                <w:b w:val="0"/>
                <w:lang w:val="nl-BE"/>
              </w:rPr>
              <w:t>klikt,</w:t>
            </w:r>
            <w:r w:rsidRPr="00B32A67">
              <w:rPr>
                <w:b w:val="0"/>
                <w:lang w:val="nl-BE"/>
              </w:rPr>
              <w:t xml:space="preserve"> kunt u nieuwe annotaties maken met de net toegebrachte tekst eigenschappen.</w:t>
            </w:r>
          </w:p>
          <w:p w:rsidR="00094B7D" w:rsidRDefault="00094B7D" w:rsidP="00203E70">
            <w:pPr>
              <w:pStyle w:val="Tekst1"/>
              <w:rPr>
                <w:b w:val="0"/>
                <w:lang w:val="nl-BE"/>
              </w:rPr>
            </w:pPr>
          </w:p>
          <w:p w:rsidR="00B32A67" w:rsidRDefault="00B32A67" w:rsidP="00B32A67">
            <w:pPr>
              <w:pStyle w:val="Tabellijstgenummerd"/>
              <w:rPr>
                <w:b w:val="0"/>
                <w:lang w:val="nl-BE"/>
              </w:rPr>
            </w:pPr>
            <w:r w:rsidRPr="00B769E0">
              <w:rPr>
                <w:b w:val="0"/>
                <w:lang w:val="nl-BE"/>
              </w:rPr>
              <w:t>Voeg nog ergens wat dummy tekst toe in de pagina</w:t>
            </w:r>
            <w:r w:rsidR="00B769E0">
              <w:rPr>
                <w:b w:val="0"/>
                <w:lang w:val="nl-BE"/>
              </w:rPr>
              <w:t xml:space="preserve"> via de typewriter tool</w:t>
            </w:r>
            <w:r w:rsidRPr="00B769E0">
              <w:rPr>
                <w:b w:val="0"/>
                <w:lang w:val="nl-BE"/>
              </w:rPr>
              <w:t>.</w:t>
            </w:r>
            <w:r w:rsidR="00B769E0">
              <w:rPr>
                <w:b w:val="0"/>
                <w:lang w:val="nl-BE"/>
              </w:rPr>
              <w:t xml:space="preserve">  Selecteer met de standaard selectie en druk </w:t>
            </w:r>
            <w:r w:rsidR="00094B7D">
              <w:rPr>
                <w:b w:val="0"/>
                <w:lang w:val="nl-BE"/>
              </w:rPr>
              <w:t>‘</w:t>
            </w:r>
            <w:r w:rsidR="00B769E0">
              <w:rPr>
                <w:b w:val="0"/>
                <w:lang w:val="nl-BE"/>
              </w:rPr>
              <w:t>delete</w:t>
            </w:r>
            <w:r w:rsidR="00094B7D">
              <w:rPr>
                <w:b w:val="0"/>
                <w:lang w:val="nl-BE"/>
              </w:rPr>
              <w:t>’</w:t>
            </w:r>
            <w:r w:rsidR="00B769E0">
              <w:rPr>
                <w:b w:val="0"/>
                <w:lang w:val="nl-BE"/>
              </w:rPr>
              <w:t>.</w:t>
            </w:r>
          </w:p>
          <w:p w:rsidR="00B769E0" w:rsidRPr="00B769E0" w:rsidRDefault="00B769E0" w:rsidP="00B32A67">
            <w:pPr>
              <w:pStyle w:val="Tabellijstgenummerd"/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>Keer terug naar de ‘Comment Pane’ en bekijk de ‘comment list’ onderaan.  Alle aanpassingen in de tekst zijn in een overzicht beschikbaar.</w:t>
            </w:r>
            <w:r w:rsidR="000042EA">
              <w:rPr>
                <w:b w:val="0"/>
                <w:lang w:val="nl-BE"/>
              </w:rPr>
              <w:br/>
              <w:t>U kunt rechtsklikken op elke ‘Comment’ of annotatie om deze bijv. te wissen of te markeren.  U kunt ook een lijst uitprinten met alle commentaren.</w:t>
            </w:r>
          </w:p>
          <w:p w:rsidR="00B32A67" w:rsidRPr="00B27A6D" w:rsidRDefault="00B32A67" w:rsidP="00220497">
            <w:pPr>
              <w:pStyle w:val="Tekst1"/>
              <w:rPr>
                <w:b w:val="0"/>
                <w:bCs w:val="0"/>
                <w:lang w:val="nl-BE"/>
              </w:rPr>
            </w:pPr>
          </w:p>
        </w:tc>
        <w:tc>
          <w:tcPr>
            <w:tcW w:w="5041" w:type="dxa"/>
          </w:tcPr>
          <w:p w:rsidR="00997FA0" w:rsidRPr="00997FA0" w:rsidRDefault="000042EA" w:rsidP="0020384B">
            <w:pPr>
              <w:pStyle w:val="Tekst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  <w:lang w:val="nl-BE" w:eastAsia="en-GB"/>
              </w:rPr>
            </w:pP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12512" behindDoc="1" locked="0" layoutInCell="1" allowOverlap="1" wp14:anchorId="799A65A5" wp14:editId="333A551E">
                  <wp:simplePos x="0" y="0"/>
                  <wp:positionH relativeFrom="column">
                    <wp:posOffset>53975</wp:posOffset>
                  </wp:positionH>
                  <wp:positionV relativeFrom="paragraph">
                    <wp:posOffset>1809750</wp:posOffset>
                  </wp:positionV>
                  <wp:extent cx="1323340" cy="1344295"/>
                  <wp:effectExtent l="0" t="0" r="0" b="8255"/>
                  <wp:wrapThrough wrapText="bothSides">
                    <wp:wrapPolygon edited="0">
                      <wp:start x="0" y="0"/>
                      <wp:lineTo x="0" y="21427"/>
                      <wp:lineTo x="21144" y="21427"/>
                      <wp:lineTo x="21144" y="0"/>
                      <wp:lineTo x="0" y="0"/>
                    </wp:wrapPolygon>
                  </wp:wrapThrough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54.jpg"/>
                          <pic:cNvPicPr/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3340" cy="1344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13536" behindDoc="1" locked="0" layoutInCell="1" allowOverlap="1" wp14:anchorId="5FE02235" wp14:editId="348D41F1">
                  <wp:simplePos x="0" y="0"/>
                  <wp:positionH relativeFrom="column">
                    <wp:posOffset>1453515</wp:posOffset>
                  </wp:positionH>
                  <wp:positionV relativeFrom="paragraph">
                    <wp:posOffset>1953260</wp:posOffset>
                  </wp:positionV>
                  <wp:extent cx="1581785" cy="1054735"/>
                  <wp:effectExtent l="0" t="0" r="0" b="0"/>
                  <wp:wrapThrough wrapText="bothSides">
                    <wp:wrapPolygon edited="0">
                      <wp:start x="0" y="0"/>
                      <wp:lineTo x="0" y="21067"/>
                      <wp:lineTo x="21331" y="21067"/>
                      <wp:lineTo x="21331" y="0"/>
                      <wp:lineTo x="0" y="0"/>
                    </wp:wrapPolygon>
                  </wp:wrapThrough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56.jpg"/>
                          <pic:cNvPicPr/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785" cy="1054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14560" behindDoc="1" locked="0" layoutInCell="1" allowOverlap="1" wp14:anchorId="2A27899A" wp14:editId="49D6A49F">
                  <wp:simplePos x="0" y="0"/>
                  <wp:positionH relativeFrom="column">
                    <wp:posOffset>768985</wp:posOffset>
                  </wp:positionH>
                  <wp:positionV relativeFrom="paragraph">
                    <wp:posOffset>3298825</wp:posOffset>
                  </wp:positionV>
                  <wp:extent cx="1438910" cy="626110"/>
                  <wp:effectExtent l="0" t="0" r="8890" b="2540"/>
                  <wp:wrapThrough wrapText="bothSides">
                    <wp:wrapPolygon edited="0">
                      <wp:start x="0" y="0"/>
                      <wp:lineTo x="0" y="21030"/>
                      <wp:lineTo x="21447" y="21030"/>
                      <wp:lineTo x="21447" y="0"/>
                      <wp:lineTo x="0" y="0"/>
                    </wp:wrapPolygon>
                  </wp:wrapThrough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57.jpg"/>
                          <pic:cNvPicPr/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626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32A67"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11488" behindDoc="0" locked="0" layoutInCell="1" allowOverlap="1" wp14:anchorId="4A765322" wp14:editId="3860245B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784225</wp:posOffset>
                  </wp:positionV>
                  <wp:extent cx="2933700" cy="579120"/>
                  <wp:effectExtent l="0" t="0" r="0" b="0"/>
                  <wp:wrapTopAndBottom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52.jpg"/>
                          <pic:cNvPicPr/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3700" cy="579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32A67"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10464" behindDoc="0" locked="0" layoutInCell="1" allowOverlap="1" wp14:anchorId="5B5F8B34" wp14:editId="7B6C230D">
                  <wp:simplePos x="0" y="0"/>
                  <wp:positionH relativeFrom="column">
                    <wp:posOffset>53975</wp:posOffset>
                  </wp:positionH>
                  <wp:positionV relativeFrom="paragraph">
                    <wp:posOffset>52705</wp:posOffset>
                  </wp:positionV>
                  <wp:extent cx="2981325" cy="554355"/>
                  <wp:effectExtent l="0" t="0" r="9525" b="0"/>
                  <wp:wrapTopAndBottom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53.jpg"/>
                          <pic:cNvPicPr/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325" cy="554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90C15" w:rsidRPr="00676164" w:rsidTr="002038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220497" w:rsidRPr="00B32A67" w:rsidRDefault="00220497" w:rsidP="00220497">
            <w:pPr>
              <w:pStyle w:val="Tekst1hoofding"/>
              <w:rPr>
                <w:lang w:val="nl-BE"/>
              </w:rPr>
            </w:pPr>
            <w:r>
              <w:rPr>
                <w:noProof/>
                <w:lang w:val="fr-BE" w:eastAsia="fr-BE"/>
              </w:rPr>
              <w:lastRenderedPageBreak/>
              <w:drawing>
                <wp:inline distT="0" distB="0" distL="0" distR="0" wp14:anchorId="7E89AFC4" wp14:editId="0328F0C3">
                  <wp:extent cx="186601" cy="186601"/>
                  <wp:effectExtent l="19050" t="0" r="3899" b="0"/>
                  <wp:docPr id="34" name="Afbeelding 7" descr="Icoon_opgele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oon_opgelet.pn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601" cy="1866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B32A67">
              <w:rPr>
                <w:lang w:val="nl-BE"/>
              </w:rPr>
              <w:t xml:space="preserve"> </w:t>
            </w:r>
            <w:r w:rsidRPr="00181D50">
              <w:rPr>
                <w:b/>
                <w:lang w:val="nl-BE"/>
              </w:rPr>
              <w:t>Opgelet</w:t>
            </w:r>
          </w:p>
          <w:p w:rsidR="00220497" w:rsidRDefault="00220497" w:rsidP="00220497">
            <w:pPr>
              <w:pStyle w:val="Tekst1"/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>Commentaren of annotaties kunnen in een gevalideerd PDF/A niet  of maar in zeer beperkt mate weerhouden worden.  Bij het omzetten naar PDF/A zullen die dus doorgaans definitief verwijderd worden.</w:t>
            </w:r>
          </w:p>
          <w:p w:rsidR="00220497" w:rsidRPr="00220497" w:rsidRDefault="00220497" w:rsidP="00094B7D">
            <w:pPr>
              <w:pStyle w:val="Tekst1"/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Bemerk ook dat dit document een niet-geïntegreerde bijlage bevat in de vorm van een ‘Attachment’ (</w:t>
            </w:r>
            <w:r w:rsidR="00094B7D">
              <w:rPr>
                <w:b w:val="0"/>
                <w:bCs w:val="0"/>
                <w:lang w:val="nl-BE"/>
              </w:rPr>
              <w:t>W</w:t>
            </w:r>
            <w:r>
              <w:rPr>
                <w:b w:val="0"/>
                <w:bCs w:val="0"/>
                <w:lang w:val="nl-BE"/>
              </w:rPr>
              <w:t>ord document).  Ook ‘Attachments’ kunnen in de meeste gevallen niet weerhouden worden bij een omzetting naar PDF/A.</w:t>
            </w:r>
            <w:r w:rsidR="00A650DF">
              <w:rPr>
                <w:b w:val="0"/>
                <w:bCs w:val="0"/>
                <w:lang w:val="nl-BE"/>
              </w:rPr>
              <w:t xml:space="preserve">   De oplossing bestaat er hier in van dit attachment te verwijderen en eventueel te verwerken als een geïntegreerde bijlage in het PDF bestand.</w:t>
            </w:r>
          </w:p>
        </w:tc>
        <w:tc>
          <w:tcPr>
            <w:tcW w:w="5041" w:type="dxa"/>
          </w:tcPr>
          <w:p w:rsidR="00390C15" w:rsidRPr="00390C15" w:rsidRDefault="00220497" w:rsidP="0020384B">
            <w:pPr>
              <w:pStyle w:val="Tekst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  <w:lang w:val="nl-BE" w:eastAsia="en-GB"/>
              </w:rPr>
            </w:pP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16608" behindDoc="0" locked="0" layoutInCell="1" allowOverlap="1" wp14:anchorId="54A9145F" wp14:editId="757F6ECE">
                  <wp:simplePos x="0" y="0"/>
                  <wp:positionH relativeFrom="column">
                    <wp:posOffset>395605</wp:posOffset>
                  </wp:positionH>
                  <wp:positionV relativeFrom="paragraph">
                    <wp:posOffset>611505</wp:posOffset>
                  </wp:positionV>
                  <wp:extent cx="2379980" cy="1089025"/>
                  <wp:effectExtent l="0" t="0" r="1270" b="0"/>
                  <wp:wrapTopAndBottom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58.jpg"/>
                          <pic:cNvPicPr/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9980" cy="1089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20497" w:rsidRPr="00676164" w:rsidTr="002038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220497" w:rsidRDefault="00220497" w:rsidP="00145394">
            <w:pPr>
              <w:pStyle w:val="Tabellijstgenummerd"/>
              <w:numPr>
                <w:ilvl w:val="0"/>
                <w:numId w:val="31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Als bijkomende oefening kunt u dit document voorzien van bookmarks die verwijzen naar punten 1,2,3,4</w:t>
            </w:r>
          </w:p>
        </w:tc>
        <w:tc>
          <w:tcPr>
            <w:tcW w:w="5041" w:type="dxa"/>
          </w:tcPr>
          <w:p w:rsidR="00220497" w:rsidRPr="00390C15" w:rsidRDefault="00220497" w:rsidP="0020384B">
            <w:pPr>
              <w:pStyle w:val="Tekst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  <w:lang w:val="nl-BE" w:eastAsia="en-GB"/>
              </w:rPr>
            </w:pPr>
          </w:p>
        </w:tc>
      </w:tr>
    </w:tbl>
    <w:p w:rsidR="00170125" w:rsidRDefault="00170125" w:rsidP="00153084">
      <w:pPr>
        <w:pStyle w:val="Tekst1"/>
        <w:ind w:left="-426"/>
        <w:rPr>
          <w:rFonts w:cstheme="minorHAnsi"/>
          <w:lang w:val="nl-BE"/>
        </w:rPr>
      </w:pPr>
    </w:p>
    <w:p w:rsidR="00170125" w:rsidRDefault="00170125" w:rsidP="00170125">
      <w:pPr>
        <w:pStyle w:val="Tekst1"/>
        <w:rPr>
          <w:lang w:val="nl-BE"/>
        </w:rPr>
      </w:pPr>
      <w:r>
        <w:rPr>
          <w:lang w:val="nl-BE"/>
        </w:rPr>
        <w:br w:type="page"/>
      </w:r>
    </w:p>
    <w:tbl>
      <w:tblPr>
        <w:tblStyle w:val="LightList-Accent1"/>
        <w:tblW w:w="0" w:type="auto"/>
        <w:tblInd w:w="-318" w:type="dxa"/>
        <w:tblLook w:val="04A0" w:firstRow="1" w:lastRow="0" w:firstColumn="1" w:lastColumn="0" w:noHBand="0" w:noVBand="1"/>
      </w:tblPr>
      <w:tblGrid>
        <w:gridCol w:w="5359"/>
        <w:gridCol w:w="5041"/>
      </w:tblGrid>
      <w:tr w:rsidR="00170125" w:rsidRPr="00676164" w:rsidTr="002038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00" w:type="dxa"/>
            <w:gridSpan w:val="2"/>
            <w:vAlign w:val="center"/>
          </w:tcPr>
          <w:p w:rsidR="00170125" w:rsidRPr="002270CD" w:rsidRDefault="00170125" w:rsidP="00A15176">
            <w:pPr>
              <w:pStyle w:val="Heading1"/>
              <w:outlineLvl w:val="0"/>
              <w:rPr>
                <w:b/>
                <w:lang w:val="nl-BE"/>
              </w:rPr>
            </w:pPr>
            <w:bookmarkStart w:id="10" w:name="_Toc322865925"/>
            <w:r w:rsidRPr="002270CD">
              <w:rPr>
                <w:b/>
                <w:lang w:val="nl-BE"/>
              </w:rPr>
              <w:lastRenderedPageBreak/>
              <w:t>Oefening 9 – Zelf een stempel aanmaken</w:t>
            </w:r>
            <w:bookmarkEnd w:id="10"/>
          </w:p>
        </w:tc>
      </w:tr>
      <w:tr w:rsidR="00170125" w:rsidRPr="00676164" w:rsidTr="002038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00" w:type="dxa"/>
            <w:gridSpan w:val="2"/>
            <w:shd w:val="clear" w:color="auto" w:fill="EAF1DD" w:themeFill="accent3" w:themeFillTint="33"/>
          </w:tcPr>
          <w:p w:rsidR="00170125" w:rsidRDefault="00170125" w:rsidP="00801952">
            <w:pPr>
              <w:pStyle w:val="Tekst1"/>
              <w:rPr>
                <w:rFonts w:cstheme="minorHAnsi"/>
                <w:lang w:val="nl-BE"/>
              </w:rPr>
            </w:pPr>
            <w:r w:rsidRPr="00801952">
              <w:rPr>
                <w:rFonts w:cstheme="minorHAnsi"/>
                <w:lang w:val="nl-BE"/>
              </w:rPr>
              <w:t xml:space="preserve">Doel: </w:t>
            </w:r>
          </w:p>
          <w:p w:rsidR="005B12CE" w:rsidRDefault="005B12CE" w:rsidP="00170125">
            <w:pPr>
              <w:pStyle w:val="Tabellijst"/>
              <w:spacing w:line="240" w:lineRule="auto"/>
              <w:rPr>
                <w:b w:val="0"/>
              </w:rPr>
            </w:pPr>
            <w:r>
              <w:rPr>
                <w:b w:val="0"/>
              </w:rPr>
              <w:t>Snel wat tekst kunnen wissen met de ‘Redaction tool’.</w:t>
            </w:r>
          </w:p>
          <w:p w:rsidR="00170125" w:rsidRPr="00BD010C" w:rsidRDefault="00170125" w:rsidP="00170125">
            <w:pPr>
              <w:pStyle w:val="Tabellijst"/>
              <w:spacing w:line="240" w:lineRule="auto"/>
              <w:rPr>
                <w:b w:val="0"/>
              </w:rPr>
            </w:pPr>
            <w:r>
              <w:rPr>
                <w:b w:val="0"/>
              </w:rPr>
              <w:t>Zelf een stempel kunnen aanmaken en die kunnen gebruiken.</w:t>
            </w:r>
          </w:p>
          <w:p w:rsidR="00170125" w:rsidRPr="00801952" w:rsidRDefault="00170125" w:rsidP="00170125">
            <w:pPr>
              <w:pStyle w:val="Tabellijst"/>
              <w:numPr>
                <w:ilvl w:val="0"/>
                <w:numId w:val="0"/>
              </w:numPr>
              <w:spacing w:line="240" w:lineRule="auto"/>
              <w:ind w:left="425"/>
            </w:pPr>
          </w:p>
        </w:tc>
      </w:tr>
      <w:tr w:rsidR="00170125" w:rsidRPr="00676164" w:rsidTr="002038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170125" w:rsidRPr="00433B57" w:rsidRDefault="00170125" w:rsidP="00145394">
            <w:pPr>
              <w:pStyle w:val="Tabellijstgenummerd"/>
              <w:numPr>
                <w:ilvl w:val="0"/>
                <w:numId w:val="33"/>
              </w:numPr>
              <w:rPr>
                <w:b w:val="0"/>
                <w:lang w:val="nl-BE"/>
              </w:rPr>
            </w:pPr>
            <w:r w:rsidRPr="00433B57">
              <w:rPr>
                <w:b w:val="0"/>
                <w:lang w:val="nl-BE"/>
              </w:rPr>
              <w:t xml:space="preserve">Open het bestand ‘Stemples.pdf’ in de oefeningen folder.  Pas de zoom instellingen wat aan en bekijk de stempels.  </w:t>
            </w:r>
            <w:r w:rsidR="00CC5E07" w:rsidRPr="00433B57">
              <w:rPr>
                <w:b w:val="0"/>
                <w:lang w:val="nl-BE"/>
              </w:rPr>
              <w:br/>
            </w:r>
            <w:r w:rsidRPr="00433B57">
              <w:rPr>
                <w:b w:val="0"/>
                <w:lang w:val="nl-BE"/>
              </w:rPr>
              <w:t>We willen een paar ervan toev</w:t>
            </w:r>
            <w:r w:rsidR="005B12CE" w:rsidRPr="00433B57">
              <w:rPr>
                <w:b w:val="0"/>
                <w:lang w:val="nl-BE"/>
              </w:rPr>
              <w:t>oegen aan onze gereedschapskist en de eerste mag eigenlijk een lege stempel worden waar we zelf iets kunnen aan toevoegen met de ‘Typewriter tool’.</w:t>
            </w:r>
          </w:p>
          <w:p w:rsidR="005B12CE" w:rsidRPr="00433B57" w:rsidRDefault="005B12CE" w:rsidP="00145394">
            <w:pPr>
              <w:pStyle w:val="Tabellijstgenummerd"/>
              <w:numPr>
                <w:ilvl w:val="0"/>
                <w:numId w:val="33"/>
              </w:numPr>
              <w:rPr>
                <w:b w:val="0"/>
                <w:lang w:val="nl-BE"/>
              </w:rPr>
            </w:pPr>
            <w:r w:rsidRPr="00433B57">
              <w:rPr>
                <w:b w:val="0"/>
                <w:lang w:val="nl-BE"/>
              </w:rPr>
              <w:t>Open de Tools/Protection pane; voeg ze eventueel toe via ‘show/hide panels’. Klik op ‘Mark for redaction’ en selecteer de tekst binnen de eerste stempel.  Die willen we wissen.</w:t>
            </w:r>
          </w:p>
          <w:p w:rsidR="008E266C" w:rsidRPr="00433B57" w:rsidRDefault="008E266C" w:rsidP="00145394">
            <w:pPr>
              <w:pStyle w:val="Tabellijstgenummerd"/>
              <w:numPr>
                <w:ilvl w:val="0"/>
                <w:numId w:val="33"/>
              </w:numPr>
              <w:rPr>
                <w:b w:val="0"/>
                <w:lang w:val="nl-BE"/>
              </w:rPr>
            </w:pPr>
            <w:r w:rsidRPr="00433B57">
              <w:rPr>
                <w:b w:val="0"/>
                <w:lang w:val="nl-BE"/>
              </w:rPr>
              <w:t>Klik vervolgens op de knop ‘Apply Redacti</w:t>
            </w:r>
            <w:r w:rsidR="00CC5E07" w:rsidRPr="00433B57">
              <w:rPr>
                <w:b w:val="0"/>
                <w:lang w:val="nl-BE"/>
              </w:rPr>
              <w:t>on</w:t>
            </w:r>
            <w:r w:rsidRPr="00433B57">
              <w:rPr>
                <w:b w:val="0"/>
                <w:lang w:val="nl-BE"/>
              </w:rPr>
              <w:t>’ en bevestig.</w:t>
            </w:r>
          </w:p>
          <w:p w:rsidR="005B12CE" w:rsidRDefault="008E266C" w:rsidP="00145394">
            <w:pPr>
              <w:pStyle w:val="Tabellijstgenummerd"/>
              <w:numPr>
                <w:ilvl w:val="0"/>
                <w:numId w:val="33"/>
              </w:numPr>
              <w:rPr>
                <w:b w:val="0"/>
                <w:lang w:val="nl-BE"/>
              </w:rPr>
            </w:pPr>
            <w:r w:rsidRPr="00433B57">
              <w:rPr>
                <w:b w:val="0"/>
                <w:lang w:val="nl-BE"/>
              </w:rPr>
              <w:t>Bewaar en s</w:t>
            </w:r>
            <w:r w:rsidR="005B12CE" w:rsidRPr="00433B57">
              <w:rPr>
                <w:b w:val="0"/>
                <w:lang w:val="nl-BE"/>
              </w:rPr>
              <w:t>luit het document terug</w:t>
            </w:r>
          </w:p>
          <w:p w:rsidR="00433B57" w:rsidRPr="003E74B7" w:rsidRDefault="00433B57" w:rsidP="00433B57">
            <w:pPr>
              <w:pStyle w:val="Tekst1hoofding"/>
              <w:rPr>
                <w:lang w:val="nl-BE"/>
              </w:rPr>
            </w:pPr>
            <w:r>
              <w:rPr>
                <w:noProof/>
                <w:lang w:val="fr-BE" w:eastAsia="fr-BE"/>
              </w:rPr>
              <w:drawing>
                <wp:inline distT="0" distB="0" distL="0" distR="0" wp14:anchorId="6C8F87C5" wp14:editId="59588D8C">
                  <wp:extent cx="238095" cy="238095"/>
                  <wp:effectExtent l="19050" t="0" r="0" b="0"/>
                  <wp:docPr id="1" name="Afbeelding 26" descr="icoon_warning_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oon_warning_25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095" cy="23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E74B7">
              <w:rPr>
                <w:lang w:val="nl-BE"/>
              </w:rPr>
              <w:t xml:space="preserve"> </w:t>
            </w:r>
            <w:r w:rsidRPr="003E74B7">
              <w:rPr>
                <w:b/>
                <w:lang w:val="nl-BE"/>
              </w:rPr>
              <w:t>Opmerking</w:t>
            </w:r>
          </w:p>
          <w:p w:rsidR="00433B57" w:rsidRPr="00433B57" w:rsidRDefault="00433B57" w:rsidP="00433B57">
            <w:pPr>
              <w:pStyle w:val="Tabellijstgenummerd"/>
              <w:numPr>
                <w:ilvl w:val="0"/>
                <w:numId w:val="0"/>
              </w:numPr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>Als de bekomen achtergrondkleur (standard : zwart) niet voldoet, pas dan eerst de ‘redaction properties’ aan via de optie in het panel.</w:t>
            </w:r>
          </w:p>
          <w:p w:rsidR="00170125" w:rsidRPr="00433B57" w:rsidRDefault="00170125" w:rsidP="005B12CE">
            <w:pPr>
              <w:pStyle w:val="Tabellijstgenummerd"/>
              <w:numPr>
                <w:ilvl w:val="0"/>
                <w:numId w:val="0"/>
              </w:numPr>
              <w:ind w:left="425" w:hanging="425"/>
              <w:rPr>
                <w:b w:val="0"/>
                <w:lang w:val="nl-BE"/>
              </w:rPr>
            </w:pPr>
          </w:p>
        </w:tc>
        <w:tc>
          <w:tcPr>
            <w:tcW w:w="5041" w:type="dxa"/>
          </w:tcPr>
          <w:p w:rsidR="00170125" w:rsidRPr="00637407" w:rsidRDefault="008E266C" w:rsidP="008E266C">
            <w:pPr>
              <w:pStyle w:val="Tekst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nl-BE"/>
              </w:rPr>
            </w:pP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19680" behindDoc="0" locked="0" layoutInCell="1" allowOverlap="1" wp14:anchorId="62271E9D" wp14:editId="11CE666C">
                  <wp:simplePos x="0" y="0"/>
                  <wp:positionH relativeFrom="column">
                    <wp:posOffset>315595</wp:posOffset>
                  </wp:positionH>
                  <wp:positionV relativeFrom="paragraph">
                    <wp:posOffset>1876425</wp:posOffset>
                  </wp:positionV>
                  <wp:extent cx="2400935" cy="1025525"/>
                  <wp:effectExtent l="0" t="0" r="0" b="3175"/>
                  <wp:wrapTopAndBottom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66.jpg"/>
                          <pic:cNvPicPr/>
                        </pic:nvPicPr>
                        <pic:blipFill rotWithShape="1"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5159"/>
                          <a:stretch/>
                        </pic:blipFill>
                        <pic:spPr bwMode="auto">
                          <a:xfrm>
                            <a:off x="0" y="0"/>
                            <a:ext cx="2400935" cy="1025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B12CE"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18656" behindDoc="0" locked="0" layoutInCell="1" allowOverlap="1" wp14:anchorId="2DB38357" wp14:editId="5AC279EB">
                  <wp:simplePos x="0" y="0"/>
                  <wp:positionH relativeFrom="column">
                    <wp:posOffset>1461135</wp:posOffset>
                  </wp:positionH>
                  <wp:positionV relativeFrom="paragraph">
                    <wp:posOffset>96520</wp:posOffset>
                  </wp:positionV>
                  <wp:extent cx="1343660" cy="1109345"/>
                  <wp:effectExtent l="0" t="0" r="8890" b="0"/>
                  <wp:wrapTopAndBottom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64.jpg"/>
                          <pic:cNvPicPr/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3660" cy="1109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B12CE"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17632" behindDoc="1" locked="0" layoutInCell="1" allowOverlap="1" wp14:anchorId="71CC19FD" wp14:editId="3E0DF526">
                  <wp:simplePos x="0" y="0"/>
                  <wp:positionH relativeFrom="column">
                    <wp:posOffset>78105</wp:posOffset>
                  </wp:positionH>
                  <wp:positionV relativeFrom="paragraph">
                    <wp:posOffset>162560</wp:posOffset>
                  </wp:positionV>
                  <wp:extent cx="850265" cy="675640"/>
                  <wp:effectExtent l="0" t="0" r="6985" b="0"/>
                  <wp:wrapThrough wrapText="bothSides">
                    <wp:wrapPolygon edited="0">
                      <wp:start x="0" y="0"/>
                      <wp:lineTo x="0" y="20707"/>
                      <wp:lineTo x="21294" y="20707"/>
                      <wp:lineTo x="21294" y="0"/>
                      <wp:lineTo x="0" y="0"/>
                    </wp:wrapPolygon>
                  </wp:wrapThrough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09.jp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572"/>
                          <a:stretch/>
                        </pic:blipFill>
                        <pic:spPr bwMode="auto">
                          <a:xfrm>
                            <a:off x="0" y="0"/>
                            <a:ext cx="850265" cy="6756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E266C" w:rsidRPr="00676164" w:rsidTr="002038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8E266C" w:rsidRDefault="00A9573A" w:rsidP="00145394">
            <w:pPr>
              <w:pStyle w:val="Tabellijstgenummerd"/>
              <w:numPr>
                <w:ilvl w:val="0"/>
                <w:numId w:val="33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Ga naar de ‘</w:t>
            </w:r>
            <w:proofErr w:type="spellStart"/>
            <w:r>
              <w:rPr>
                <w:b w:val="0"/>
                <w:bCs w:val="0"/>
                <w:lang w:val="nl-BE"/>
              </w:rPr>
              <w:t>Comment</w:t>
            </w:r>
            <w:proofErr w:type="spellEnd"/>
            <w:r>
              <w:rPr>
                <w:b w:val="0"/>
                <w:bCs w:val="0"/>
                <w:lang w:val="nl-BE"/>
              </w:rPr>
              <w:t xml:space="preserve"> pane’ en klik op de stempel tool onder ‘Annotations’.  Ga naar ‘Custom Stamps’ en kies om een nieuwe gepersonaliseerde stempel aan te maken.</w:t>
            </w:r>
          </w:p>
          <w:p w:rsidR="00A9573A" w:rsidRDefault="00A9573A" w:rsidP="00145394">
            <w:pPr>
              <w:pStyle w:val="Tabellijstgenummerd"/>
              <w:numPr>
                <w:ilvl w:val="0"/>
                <w:numId w:val="33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In het dialoogvenster dat zich opent,</w:t>
            </w:r>
            <w:r w:rsidR="00C65641">
              <w:rPr>
                <w:b w:val="0"/>
                <w:bCs w:val="0"/>
                <w:lang w:val="nl-BE"/>
              </w:rPr>
              <w:t xml:space="preserve"> </w:t>
            </w:r>
            <w:r>
              <w:rPr>
                <w:b w:val="0"/>
                <w:bCs w:val="0"/>
                <w:lang w:val="nl-BE"/>
              </w:rPr>
              <w:t xml:space="preserve">dient u een document te kiezen met de afbeelding voor de stempel (een PDF document, een afbeelding </w:t>
            </w:r>
            <w:r w:rsidR="00C65641">
              <w:rPr>
                <w:b w:val="0"/>
                <w:bCs w:val="0"/>
                <w:lang w:val="nl-BE"/>
              </w:rPr>
              <w:t xml:space="preserve">in </w:t>
            </w:r>
            <w:r>
              <w:rPr>
                <w:b w:val="0"/>
                <w:bCs w:val="0"/>
                <w:lang w:val="nl-BE"/>
              </w:rPr>
              <w:t>het clipboard kan eventueel ook).  Via de scrollbar kiest u een pagina met een stempel voorzien van tekst.</w:t>
            </w:r>
          </w:p>
          <w:p w:rsidR="00A9573A" w:rsidRDefault="00A9573A" w:rsidP="00145394">
            <w:pPr>
              <w:pStyle w:val="Tabellijstgenummerd"/>
              <w:numPr>
                <w:ilvl w:val="0"/>
                <w:numId w:val="33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Vervolgens kiest u zowel een naam als een categorie voor de stempel</w:t>
            </w:r>
            <w:r w:rsidR="003E74B7">
              <w:rPr>
                <w:b w:val="0"/>
                <w:bCs w:val="0"/>
                <w:lang w:val="nl-BE"/>
              </w:rPr>
              <w:t>.  Bij het klikken op OK wordt de stempel beschikbaar onder de toegewezen categorie.</w:t>
            </w:r>
          </w:p>
          <w:p w:rsidR="003E74B7" w:rsidRDefault="003E74B7" w:rsidP="00145394">
            <w:pPr>
              <w:pStyle w:val="Tabellijstgenummerd"/>
              <w:numPr>
                <w:ilvl w:val="0"/>
                <w:numId w:val="33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 xml:space="preserve">Klik opnieuw op de stempel tool en selecteer de categorie die u aanmaakte </w:t>
            </w:r>
            <w:bookmarkStart w:id="11" w:name="_GoBack"/>
            <w:bookmarkEnd w:id="11"/>
            <w:r>
              <w:rPr>
                <w:b w:val="0"/>
                <w:bCs w:val="0"/>
                <w:lang w:val="nl-BE"/>
              </w:rPr>
              <w:t xml:space="preserve">en klik op de </w:t>
            </w:r>
            <w:r>
              <w:rPr>
                <w:b w:val="0"/>
                <w:bCs w:val="0"/>
                <w:lang w:val="nl-BE"/>
              </w:rPr>
              <w:lastRenderedPageBreak/>
              <w:t>gepersonaliseerde stempel .  Deze wordt in het document toegevoegd.</w:t>
            </w:r>
          </w:p>
          <w:p w:rsidR="003E74B7" w:rsidRDefault="003F73E5" w:rsidP="00145394">
            <w:pPr>
              <w:pStyle w:val="Tabellijstgenummerd"/>
              <w:numPr>
                <w:ilvl w:val="0"/>
                <w:numId w:val="33"/>
              </w:numPr>
              <w:rPr>
                <w:b w:val="0"/>
                <w:bCs w:val="0"/>
                <w:lang w:val="nl-BE"/>
              </w:rPr>
            </w:pPr>
            <w:r>
              <w:rPr>
                <w:noProof/>
                <w:lang w:val="fr-BE" w:eastAsia="fr-BE"/>
              </w:rPr>
              <w:drawing>
                <wp:anchor distT="0" distB="0" distL="114300" distR="114300" simplePos="0" relativeHeight="251730944" behindDoc="0" locked="0" layoutInCell="1" allowOverlap="1" wp14:anchorId="187A8325" wp14:editId="2F05DFA9">
                  <wp:simplePos x="0" y="0"/>
                  <wp:positionH relativeFrom="column">
                    <wp:posOffset>3972560</wp:posOffset>
                  </wp:positionH>
                  <wp:positionV relativeFrom="paragraph">
                    <wp:posOffset>-278130</wp:posOffset>
                  </wp:positionV>
                  <wp:extent cx="2316288" cy="1095375"/>
                  <wp:effectExtent l="0" t="0" r="8255" b="0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6288" cy="1095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E74B7">
              <w:rPr>
                <w:b w:val="0"/>
                <w:bCs w:val="0"/>
                <w:lang w:val="nl-BE"/>
              </w:rPr>
              <w:t>Bekijk de commentaar lijst onderaan in het panel – u zal vaststellen dat ook stempels als annotaties in deze lijst worden opgenomen.</w:t>
            </w:r>
          </w:p>
          <w:p w:rsidR="003E74B7" w:rsidRPr="003E74B7" w:rsidRDefault="003E74B7" w:rsidP="00203E70">
            <w:pPr>
              <w:pStyle w:val="Tekst1hoofding"/>
              <w:rPr>
                <w:lang w:val="nl-BE"/>
              </w:rPr>
            </w:pPr>
            <w:r>
              <w:rPr>
                <w:noProof/>
                <w:lang w:val="fr-BE" w:eastAsia="fr-BE"/>
              </w:rPr>
              <w:drawing>
                <wp:inline distT="0" distB="0" distL="0" distR="0" wp14:anchorId="38827E68" wp14:editId="01384030">
                  <wp:extent cx="238095" cy="238095"/>
                  <wp:effectExtent l="19050" t="0" r="0" b="0"/>
                  <wp:docPr id="53" name="Afbeelding 26" descr="icoon_warning_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coon_warning_25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095" cy="23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E74B7">
              <w:rPr>
                <w:lang w:val="nl-BE"/>
              </w:rPr>
              <w:t xml:space="preserve"> </w:t>
            </w:r>
            <w:r w:rsidRPr="003E74B7">
              <w:rPr>
                <w:b/>
                <w:lang w:val="nl-BE"/>
              </w:rPr>
              <w:t>Opmerking</w:t>
            </w:r>
          </w:p>
          <w:p w:rsidR="003E74B7" w:rsidRPr="00A9573A" w:rsidRDefault="003E74B7" w:rsidP="003E74B7">
            <w:pPr>
              <w:pStyle w:val="Tekst1"/>
              <w:rPr>
                <w:b w:val="0"/>
                <w:bCs w:val="0"/>
                <w:lang w:val="nl-BE"/>
              </w:rPr>
            </w:pPr>
            <w:r w:rsidRPr="003E74B7">
              <w:rPr>
                <w:b w:val="0"/>
                <w:lang w:val="nl-BE"/>
              </w:rPr>
              <w:t>U kunt via de optie ‘Custom Stamps / Manage Stamps’ ook categori</w:t>
            </w:r>
            <w:r>
              <w:rPr>
                <w:b w:val="0"/>
                <w:lang w:val="nl-BE"/>
              </w:rPr>
              <w:t>eën aanmaken en stempels toevoegen aan categorieën.</w:t>
            </w:r>
          </w:p>
        </w:tc>
        <w:tc>
          <w:tcPr>
            <w:tcW w:w="5041" w:type="dxa"/>
          </w:tcPr>
          <w:p w:rsidR="008E266C" w:rsidRPr="00A9573A" w:rsidRDefault="003E74B7" w:rsidP="008E266C">
            <w:pPr>
              <w:pStyle w:val="Tekst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  <w:lang w:val="nl-BE" w:eastAsia="en-GB"/>
              </w:rPr>
            </w:pPr>
            <w:r>
              <w:rPr>
                <w:rFonts w:cstheme="minorHAnsi"/>
                <w:noProof/>
                <w:lang w:val="fr-BE" w:eastAsia="fr-BE"/>
              </w:rPr>
              <w:lastRenderedPageBreak/>
              <w:drawing>
                <wp:anchor distT="0" distB="0" distL="114300" distR="114300" simplePos="0" relativeHeight="251724800" behindDoc="0" locked="0" layoutInCell="1" allowOverlap="1" wp14:anchorId="66033432" wp14:editId="23F65C4D">
                  <wp:simplePos x="0" y="0"/>
                  <wp:positionH relativeFrom="column">
                    <wp:posOffset>1434465</wp:posOffset>
                  </wp:positionH>
                  <wp:positionV relativeFrom="paragraph">
                    <wp:posOffset>1470660</wp:posOffset>
                  </wp:positionV>
                  <wp:extent cx="1600835" cy="1064895"/>
                  <wp:effectExtent l="0" t="0" r="0" b="1905"/>
                  <wp:wrapTopAndBottom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61.jpg"/>
                          <pic:cNvPicPr/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835" cy="1064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23776" behindDoc="1" locked="0" layoutInCell="1" allowOverlap="1" wp14:anchorId="5F408048" wp14:editId="48863993">
                  <wp:simplePos x="0" y="0"/>
                  <wp:positionH relativeFrom="column">
                    <wp:posOffset>125095</wp:posOffset>
                  </wp:positionH>
                  <wp:positionV relativeFrom="paragraph">
                    <wp:posOffset>1316990</wp:posOffset>
                  </wp:positionV>
                  <wp:extent cx="1152525" cy="1502410"/>
                  <wp:effectExtent l="0" t="0" r="9525" b="2540"/>
                  <wp:wrapThrough wrapText="bothSides">
                    <wp:wrapPolygon edited="0">
                      <wp:start x="0" y="0"/>
                      <wp:lineTo x="0" y="21363"/>
                      <wp:lineTo x="21421" y="21363"/>
                      <wp:lineTo x="21421" y="0"/>
                      <wp:lineTo x="0" y="0"/>
                    </wp:wrapPolygon>
                  </wp:wrapThrough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60.jpg"/>
                          <pic:cNvPicPr/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525" cy="1502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22752" behindDoc="1" locked="0" layoutInCell="1" allowOverlap="1" wp14:anchorId="605B9A10" wp14:editId="3532339A">
                  <wp:simplePos x="0" y="0"/>
                  <wp:positionH relativeFrom="column">
                    <wp:posOffset>316230</wp:posOffset>
                  </wp:positionH>
                  <wp:positionV relativeFrom="paragraph">
                    <wp:posOffset>78740</wp:posOffset>
                  </wp:positionV>
                  <wp:extent cx="1955800" cy="1078230"/>
                  <wp:effectExtent l="0" t="0" r="6350" b="7620"/>
                  <wp:wrapThrough wrapText="bothSides">
                    <wp:wrapPolygon edited="0">
                      <wp:start x="0" y="0"/>
                      <wp:lineTo x="0" y="21371"/>
                      <wp:lineTo x="21460" y="21371"/>
                      <wp:lineTo x="21460" y="0"/>
                      <wp:lineTo x="0" y="0"/>
                    </wp:wrapPolygon>
                  </wp:wrapThrough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59.jpg"/>
                          <pic:cNvPicPr/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0" cy="1078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E74B7" w:rsidRPr="00676164" w:rsidTr="002038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3E74B7" w:rsidRDefault="006D5828" w:rsidP="00145394">
            <w:pPr>
              <w:pStyle w:val="Tabellijstgenummerd"/>
              <w:numPr>
                <w:ilvl w:val="0"/>
                <w:numId w:val="33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lastRenderedPageBreak/>
              <w:t xml:space="preserve">Maakt u als bijkomende oefening nu eens een nieuwe stempel aan op basis van de hierboven aangemaakte lege stempel.  Voeg die vervolgens toe aan een document. </w:t>
            </w:r>
          </w:p>
          <w:p w:rsidR="006D5828" w:rsidRDefault="006D5828" w:rsidP="0046576B">
            <w:pPr>
              <w:pStyle w:val="Tabellijstgenummerd"/>
              <w:numPr>
                <w:ilvl w:val="0"/>
                <w:numId w:val="33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 xml:space="preserve">Probeer nu via de </w:t>
            </w:r>
            <w:r w:rsidR="008A3E72">
              <w:rPr>
                <w:b w:val="0"/>
                <w:bCs w:val="0"/>
                <w:lang w:val="nl-BE"/>
              </w:rPr>
              <w:t xml:space="preserve">‘Add text tool’ (typewriter) tekst toe te voegen en die in hetzelfde lettertype en kleur om te zetten (Arial rood).  </w:t>
            </w:r>
            <w:r w:rsidR="0046576B">
              <w:rPr>
                <w:b w:val="0"/>
                <w:bCs w:val="0"/>
                <w:lang w:val="nl-BE"/>
              </w:rPr>
              <w:br/>
            </w:r>
            <w:r w:rsidR="008A3E72">
              <w:rPr>
                <w:b w:val="0"/>
                <w:bCs w:val="0"/>
                <w:lang w:val="nl-BE"/>
              </w:rPr>
              <w:t xml:space="preserve">Hiertoe maakt u best de tekst aan buiten de stempel en verplaatst u die nadien met de standard selectie tool </w:t>
            </w:r>
            <w:r w:rsidR="0046576B">
              <w:rPr>
                <w:b w:val="0"/>
                <w:bCs w:val="0"/>
                <w:lang w:val="nl-BE"/>
              </w:rPr>
              <w:t>naar</w:t>
            </w:r>
            <w:r w:rsidR="008A3E72">
              <w:rPr>
                <w:b w:val="0"/>
                <w:bCs w:val="0"/>
                <w:lang w:val="nl-BE"/>
              </w:rPr>
              <w:t xml:space="preserve"> zijn juiste plaats.</w:t>
            </w:r>
          </w:p>
        </w:tc>
        <w:tc>
          <w:tcPr>
            <w:tcW w:w="5041" w:type="dxa"/>
          </w:tcPr>
          <w:p w:rsidR="003E74B7" w:rsidRPr="006D5828" w:rsidRDefault="003E74B7" w:rsidP="008E266C">
            <w:pPr>
              <w:pStyle w:val="Tekst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noProof/>
                <w:lang w:val="nl-BE" w:eastAsia="en-GB"/>
              </w:rPr>
            </w:pPr>
          </w:p>
        </w:tc>
      </w:tr>
    </w:tbl>
    <w:p w:rsidR="0030331B" w:rsidRDefault="0030331B" w:rsidP="00153084">
      <w:pPr>
        <w:pStyle w:val="Tekst1"/>
        <w:ind w:left="-426"/>
        <w:rPr>
          <w:rFonts w:cstheme="minorHAnsi"/>
          <w:lang w:val="nl-BE"/>
        </w:rPr>
      </w:pPr>
    </w:p>
    <w:p w:rsidR="0030331B" w:rsidRDefault="0030331B">
      <w:pPr>
        <w:widowControl/>
        <w:spacing w:after="0" w:line="240" w:lineRule="auto"/>
        <w:rPr>
          <w:rFonts w:cstheme="minorHAnsi"/>
          <w:lang w:val="nl-BE"/>
        </w:rPr>
      </w:pPr>
      <w:r>
        <w:rPr>
          <w:rFonts w:cstheme="minorHAnsi"/>
          <w:lang w:val="nl-BE"/>
        </w:rPr>
        <w:br w:type="page"/>
      </w:r>
    </w:p>
    <w:tbl>
      <w:tblPr>
        <w:tblStyle w:val="LightList-Accent1"/>
        <w:tblW w:w="0" w:type="auto"/>
        <w:tblInd w:w="-318" w:type="dxa"/>
        <w:tblLook w:val="04A0" w:firstRow="1" w:lastRow="0" w:firstColumn="1" w:lastColumn="0" w:noHBand="0" w:noVBand="1"/>
      </w:tblPr>
      <w:tblGrid>
        <w:gridCol w:w="4724"/>
        <w:gridCol w:w="5676"/>
      </w:tblGrid>
      <w:tr w:rsidR="0030331B" w:rsidRPr="0030331B" w:rsidTr="002038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00" w:type="dxa"/>
            <w:gridSpan w:val="2"/>
            <w:vAlign w:val="center"/>
          </w:tcPr>
          <w:p w:rsidR="0030331B" w:rsidRPr="002270CD" w:rsidRDefault="0030331B" w:rsidP="00A15176">
            <w:pPr>
              <w:pStyle w:val="Heading1"/>
              <w:outlineLvl w:val="0"/>
              <w:rPr>
                <w:b/>
                <w:lang w:val="nl-BE"/>
              </w:rPr>
            </w:pPr>
            <w:bookmarkStart w:id="12" w:name="_Toc322865926"/>
            <w:r w:rsidRPr="002270CD">
              <w:rPr>
                <w:b/>
                <w:lang w:val="nl-BE"/>
              </w:rPr>
              <w:lastRenderedPageBreak/>
              <w:t xml:space="preserve">Oefening 10 – </w:t>
            </w:r>
            <w:r w:rsidR="00D56F75" w:rsidRPr="002270CD">
              <w:rPr>
                <w:b/>
                <w:lang w:val="nl-BE"/>
              </w:rPr>
              <w:t>Een header aanbrengen</w:t>
            </w:r>
            <w:bookmarkEnd w:id="12"/>
          </w:p>
        </w:tc>
      </w:tr>
      <w:tr w:rsidR="0030331B" w:rsidRPr="00676164" w:rsidTr="002038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00" w:type="dxa"/>
            <w:gridSpan w:val="2"/>
            <w:shd w:val="clear" w:color="auto" w:fill="EAF1DD" w:themeFill="accent3" w:themeFillTint="33"/>
          </w:tcPr>
          <w:p w:rsidR="0030331B" w:rsidRDefault="0030331B" w:rsidP="00801952">
            <w:pPr>
              <w:pStyle w:val="Tekst1"/>
              <w:rPr>
                <w:rFonts w:cstheme="minorHAnsi"/>
                <w:lang w:val="nl-BE"/>
              </w:rPr>
            </w:pPr>
            <w:r w:rsidRPr="00801952">
              <w:rPr>
                <w:rFonts w:cstheme="minorHAnsi"/>
                <w:lang w:val="nl-BE"/>
              </w:rPr>
              <w:t xml:space="preserve">Doel: </w:t>
            </w:r>
          </w:p>
          <w:p w:rsidR="0030331B" w:rsidRPr="00BD010C" w:rsidRDefault="000869EB" w:rsidP="000869EB">
            <w:pPr>
              <w:pStyle w:val="Tabellijst"/>
              <w:rPr>
                <w:b w:val="0"/>
              </w:rPr>
            </w:pPr>
            <w:r>
              <w:rPr>
                <w:b w:val="0"/>
              </w:rPr>
              <w:t xml:space="preserve">Een </w:t>
            </w:r>
            <w:r w:rsidRPr="000869EB">
              <w:rPr>
                <w:b w:val="0"/>
              </w:rPr>
              <w:t>eenvoudig</w:t>
            </w:r>
            <w:r>
              <w:rPr>
                <w:b w:val="0"/>
              </w:rPr>
              <w:t>e header of footer kunnen toevoegen.</w:t>
            </w:r>
          </w:p>
          <w:p w:rsidR="0030331B" w:rsidRPr="00801952" w:rsidRDefault="0030331B" w:rsidP="00D56F75">
            <w:pPr>
              <w:pStyle w:val="Tabellijst"/>
              <w:numPr>
                <w:ilvl w:val="0"/>
                <w:numId w:val="0"/>
              </w:numPr>
              <w:spacing w:line="240" w:lineRule="auto"/>
              <w:ind w:left="425"/>
            </w:pPr>
          </w:p>
        </w:tc>
      </w:tr>
      <w:tr w:rsidR="0030331B" w:rsidRPr="0030331B" w:rsidTr="002038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30331B" w:rsidRPr="0020679A" w:rsidRDefault="0030331B" w:rsidP="00145394">
            <w:pPr>
              <w:pStyle w:val="Tabellijstgenummerd"/>
              <w:numPr>
                <w:ilvl w:val="0"/>
                <w:numId w:val="34"/>
              </w:numPr>
              <w:rPr>
                <w:b w:val="0"/>
                <w:bCs w:val="0"/>
                <w:lang w:val="nl-BE"/>
              </w:rPr>
            </w:pPr>
            <w:r w:rsidRPr="0030331B">
              <w:rPr>
                <w:b w:val="0"/>
                <w:lang w:val="nl-BE"/>
              </w:rPr>
              <w:t>Open het bestand ‘</w:t>
            </w:r>
            <w:r w:rsidR="0020679A">
              <w:rPr>
                <w:b w:val="0"/>
                <w:lang w:val="nl-BE"/>
              </w:rPr>
              <w:t>Newsletter</w:t>
            </w:r>
            <w:r w:rsidRPr="0030331B">
              <w:rPr>
                <w:b w:val="0"/>
                <w:lang w:val="nl-BE"/>
              </w:rPr>
              <w:t>.</w:t>
            </w:r>
            <w:r w:rsidR="0020679A">
              <w:rPr>
                <w:b w:val="0"/>
                <w:lang w:val="nl-BE"/>
              </w:rPr>
              <w:t>pdf</w:t>
            </w:r>
            <w:r w:rsidRPr="0030331B">
              <w:rPr>
                <w:b w:val="0"/>
                <w:lang w:val="nl-BE"/>
              </w:rPr>
              <w:t xml:space="preserve">’ in de </w:t>
            </w:r>
            <w:r w:rsidR="0020679A">
              <w:rPr>
                <w:b w:val="0"/>
                <w:lang w:val="nl-BE"/>
              </w:rPr>
              <w:t>oefeningen folder.</w:t>
            </w:r>
          </w:p>
          <w:p w:rsidR="0020679A" w:rsidRDefault="0020679A" w:rsidP="00145394">
            <w:pPr>
              <w:pStyle w:val="Tabellijstgenummerd"/>
              <w:numPr>
                <w:ilvl w:val="0"/>
                <w:numId w:val="34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 xml:space="preserve">Onder het panel ‘Pages / Edit page design’ kiest u voor ‘Add Header &amp; Footer’.  We wensen in eerste instantie enkel een </w:t>
            </w:r>
            <w:r w:rsidR="00652461">
              <w:rPr>
                <w:b w:val="0"/>
                <w:bCs w:val="0"/>
                <w:lang w:val="nl-BE"/>
              </w:rPr>
              <w:t>‘</w:t>
            </w:r>
            <w:r>
              <w:rPr>
                <w:b w:val="0"/>
                <w:bCs w:val="0"/>
                <w:lang w:val="nl-BE"/>
              </w:rPr>
              <w:t>Footer</w:t>
            </w:r>
            <w:r w:rsidR="00652461">
              <w:rPr>
                <w:b w:val="0"/>
                <w:bCs w:val="0"/>
                <w:lang w:val="nl-BE"/>
              </w:rPr>
              <w:t>’</w:t>
            </w:r>
            <w:r>
              <w:rPr>
                <w:b w:val="0"/>
                <w:bCs w:val="0"/>
                <w:lang w:val="nl-BE"/>
              </w:rPr>
              <w:t xml:space="preserve"> aan te brengen.</w:t>
            </w:r>
          </w:p>
          <w:p w:rsidR="0020679A" w:rsidRDefault="0020679A" w:rsidP="00145394">
            <w:pPr>
              <w:pStyle w:val="Tabellijstgenummerd"/>
              <w:numPr>
                <w:ilvl w:val="0"/>
                <w:numId w:val="34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In het dialoogvenster dat zich opent kunt u een ganse reeks instellingen bepalen:</w:t>
            </w:r>
          </w:p>
          <w:p w:rsidR="00C46D0E" w:rsidRDefault="0020679A" w:rsidP="00652461">
            <w:pPr>
              <w:pStyle w:val="Tabellijstgenummerd"/>
              <w:numPr>
                <w:ilvl w:val="1"/>
                <w:numId w:val="34"/>
              </w:numPr>
              <w:ind w:left="602" w:hanging="177"/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De tekst of code voor de header of footer; hier bijv. links in de footer de datum en rechts de pagina nummer.</w:t>
            </w:r>
            <w:r w:rsidR="00C46D0E">
              <w:rPr>
                <w:b w:val="0"/>
                <w:bCs w:val="0"/>
                <w:lang w:val="nl-BE"/>
              </w:rPr>
              <w:t xml:space="preserve"> </w:t>
            </w:r>
            <w:r w:rsidR="00652461">
              <w:rPr>
                <w:b w:val="0"/>
                <w:bCs w:val="0"/>
                <w:lang w:val="nl-BE"/>
              </w:rPr>
              <w:t xml:space="preserve"> </w:t>
            </w:r>
            <w:r w:rsidR="00C46D0E">
              <w:rPr>
                <w:b w:val="0"/>
                <w:bCs w:val="0"/>
                <w:lang w:val="nl-BE"/>
              </w:rPr>
              <w:t>De code voor pagina’s en datum kan via de knoppen worden toegevoegd en u kunt de instellingen hiervoor ook aanpassen.</w:t>
            </w:r>
          </w:p>
          <w:p w:rsidR="00C46D0E" w:rsidRDefault="00C46D0E" w:rsidP="00652461">
            <w:pPr>
              <w:pStyle w:val="Tabellijstgenummerd"/>
              <w:numPr>
                <w:ilvl w:val="1"/>
                <w:numId w:val="34"/>
              </w:numPr>
              <w:ind w:left="602" w:hanging="177"/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Tekst type, -kleur en –grootte</w:t>
            </w:r>
          </w:p>
          <w:p w:rsidR="00C46D0E" w:rsidRDefault="00C46D0E" w:rsidP="00652461">
            <w:pPr>
              <w:pStyle w:val="Tabellijstgenummerd"/>
              <w:numPr>
                <w:ilvl w:val="1"/>
                <w:numId w:val="34"/>
              </w:numPr>
              <w:ind w:left="602" w:hanging="177"/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Marges</w:t>
            </w:r>
          </w:p>
          <w:p w:rsidR="00C46D0E" w:rsidRDefault="00C46D0E" w:rsidP="00652461">
            <w:pPr>
              <w:pStyle w:val="Tabellijstgenummerd"/>
              <w:numPr>
                <w:ilvl w:val="1"/>
                <w:numId w:val="34"/>
              </w:numPr>
              <w:ind w:left="602" w:hanging="177"/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De pagina’s op de welke de header/footer van toepassing is.</w:t>
            </w:r>
          </w:p>
          <w:p w:rsidR="00C46D0E" w:rsidRPr="002011F0" w:rsidRDefault="00C46D0E" w:rsidP="00652461">
            <w:pPr>
              <w:pStyle w:val="Tabellijstgenummerd"/>
              <w:numPr>
                <w:ilvl w:val="1"/>
                <w:numId w:val="34"/>
              </w:numPr>
              <w:ind w:left="602" w:hanging="177"/>
              <w:rPr>
                <w:b w:val="0"/>
                <w:bCs w:val="0"/>
                <w:lang w:val="nl-BE"/>
              </w:rPr>
            </w:pPr>
            <w:r w:rsidRPr="00C46D0E">
              <w:rPr>
                <w:b w:val="0"/>
                <w:lang w:val="nl-BE"/>
              </w:rPr>
              <w:t>U kunt via ‘Apply to Multiple’ trouwens ook de instellingen toepassen op meerdere bestanden tegelijk.</w:t>
            </w:r>
          </w:p>
          <w:p w:rsidR="0030331B" w:rsidRPr="00637407" w:rsidRDefault="002011F0" w:rsidP="00652461">
            <w:pPr>
              <w:pStyle w:val="Tabellijstgenummerd"/>
              <w:numPr>
                <w:ilvl w:val="1"/>
                <w:numId w:val="34"/>
              </w:numPr>
              <w:ind w:left="602" w:hanging="177"/>
              <w:rPr>
                <w:b w:val="0"/>
                <w:lang w:val="nl-BE"/>
              </w:rPr>
            </w:pPr>
            <w:r>
              <w:rPr>
                <w:b w:val="0"/>
                <w:lang w:val="nl-BE"/>
              </w:rPr>
              <w:t>En u kunt de instellingen tenslotte ook bewaren via ‘Save Settings’.</w:t>
            </w:r>
          </w:p>
        </w:tc>
        <w:tc>
          <w:tcPr>
            <w:tcW w:w="5041" w:type="dxa"/>
          </w:tcPr>
          <w:p w:rsidR="0030331B" w:rsidRPr="00637407" w:rsidRDefault="0020679A" w:rsidP="0020384B">
            <w:pPr>
              <w:pStyle w:val="Tekst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nl-BE"/>
              </w:rPr>
            </w:pPr>
            <w:r>
              <w:rPr>
                <w:rFonts w:cstheme="minorHAnsi"/>
                <w:noProof/>
                <w:lang w:val="fr-BE" w:eastAsia="fr-BE"/>
              </w:rPr>
              <w:drawing>
                <wp:inline distT="0" distB="0" distL="0" distR="0" wp14:anchorId="4A5CF649" wp14:editId="6B611A0C">
                  <wp:extent cx="3458223" cy="2997641"/>
                  <wp:effectExtent l="0" t="0" r="8890" b="0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70.jpg"/>
                          <pic:cNvPicPr/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8082" cy="29975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25824" behindDoc="0" locked="0" layoutInCell="1" allowOverlap="1" wp14:anchorId="07311BCC" wp14:editId="02042812">
                  <wp:simplePos x="0" y="0"/>
                  <wp:positionH relativeFrom="column">
                    <wp:posOffset>554355</wp:posOffset>
                  </wp:positionH>
                  <wp:positionV relativeFrom="paragraph">
                    <wp:posOffset>72390</wp:posOffset>
                  </wp:positionV>
                  <wp:extent cx="1510665" cy="969645"/>
                  <wp:effectExtent l="0" t="0" r="0" b="1905"/>
                  <wp:wrapTopAndBottom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67.jpg"/>
                          <pic:cNvPicPr/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0665" cy="969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011F0" w:rsidRPr="00676164" w:rsidTr="002038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2011F0" w:rsidRDefault="002011F0" w:rsidP="00145394">
            <w:pPr>
              <w:pStyle w:val="Tabellijstgenummerd"/>
              <w:numPr>
                <w:ilvl w:val="0"/>
                <w:numId w:val="34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Bekijk het resultaat.</w:t>
            </w:r>
          </w:p>
          <w:p w:rsidR="002011F0" w:rsidRPr="0030331B" w:rsidRDefault="002011F0" w:rsidP="00145394">
            <w:pPr>
              <w:pStyle w:val="Tabellijstgenummerd"/>
              <w:numPr>
                <w:ilvl w:val="0"/>
                <w:numId w:val="34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Keer terug naar ‘Header/Footer’ update om de instellingen zoals de marges bijv. eventueel nog wat bij te sturen.</w:t>
            </w:r>
            <w:r>
              <w:rPr>
                <w:b w:val="0"/>
                <w:bCs w:val="0"/>
                <w:lang w:val="nl-BE"/>
              </w:rPr>
              <w:br/>
              <w:t>U kunt via dit menu ook eventueel headers of footers wissen.</w:t>
            </w:r>
          </w:p>
        </w:tc>
        <w:tc>
          <w:tcPr>
            <w:tcW w:w="5041" w:type="dxa"/>
          </w:tcPr>
          <w:p w:rsidR="002011F0" w:rsidRPr="002011F0" w:rsidRDefault="002011F0" w:rsidP="0020384B">
            <w:pPr>
              <w:pStyle w:val="Tekst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  <w:lang w:val="nl-BE" w:eastAsia="en-GB"/>
              </w:rPr>
            </w:pPr>
          </w:p>
        </w:tc>
      </w:tr>
    </w:tbl>
    <w:p w:rsidR="00F2363F" w:rsidRDefault="00F2363F" w:rsidP="00153084">
      <w:pPr>
        <w:pStyle w:val="Tekst1"/>
        <w:ind w:left="-426"/>
        <w:rPr>
          <w:rFonts w:cstheme="minorHAnsi"/>
          <w:lang w:val="nl-BE"/>
        </w:rPr>
      </w:pPr>
    </w:p>
    <w:p w:rsidR="00F2363F" w:rsidRDefault="00F2363F">
      <w:pPr>
        <w:widowControl/>
        <w:spacing w:after="0" w:line="240" w:lineRule="auto"/>
        <w:rPr>
          <w:rFonts w:cstheme="minorHAnsi"/>
          <w:lang w:val="nl-BE"/>
        </w:rPr>
      </w:pPr>
      <w:r>
        <w:rPr>
          <w:rFonts w:cstheme="minorHAnsi"/>
          <w:lang w:val="nl-BE"/>
        </w:rPr>
        <w:br w:type="page"/>
      </w:r>
    </w:p>
    <w:tbl>
      <w:tblPr>
        <w:tblStyle w:val="LightList-Accent1"/>
        <w:tblW w:w="0" w:type="auto"/>
        <w:tblInd w:w="-318" w:type="dxa"/>
        <w:tblLook w:val="04A0" w:firstRow="1" w:lastRow="0" w:firstColumn="1" w:lastColumn="0" w:noHBand="0" w:noVBand="1"/>
      </w:tblPr>
      <w:tblGrid>
        <w:gridCol w:w="5359"/>
        <w:gridCol w:w="5041"/>
      </w:tblGrid>
      <w:tr w:rsidR="00F2363F" w:rsidRPr="00676164" w:rsidTr="002038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00" w:type="dxa"/>
            <w:gridSpan w:val="2"/>
            <w:vAlign w:val="center"/>
          </w:tcPr>
          <w:p w:rsidR="00F2363F" w:rsidRPr="002270CD" w:rsidRDefault="00F2363F" w:rsidP="00A15176">
            <w:pPr>
              <w:pStyle w:val="Heading1"/>
              <w:outlineLvl w:val="0"/>
              <w:rPr>
                <w:b/>
                <w:lang w:val="nl-BE"/>
              </w:rPr>
            </w:pPr>
            <w:bookmarkStart w:id="13" w:name="_Toc322865927"/>
            <w:r w:rsidRPr="002270CD">
              <w:rPr>
                <w:b/>
                <w:lang w:val="nl-BE"/>
              </w:rPr>
              <w:lastRenderedPageBreak/>
              <w:t xml:space="preserve">Oefening 11 – Een document optimaliseren en </w:t>
            </w:r>
            <w:r w:rsidR="0062058C" w:rsidRPr="002270CD">
              <w:rPr>
                <w:b/>
                <w:lang w:val="nl-BE"/>
              </w:rPr>
              <w:t>reduceren in omvang</w:t>
            </w:r>
            <w:bookmarkEnd w:id="13"/>
          </w:p>
        </w:tc>
      </w:tr>
      <w:tr w:rsidR="00F2363F" w:rsidRPr="00676164" w:rsidTr="002038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400" w:type="dxa"/>
            <w:gridSpan w:val="2"/>
            <w:shd w:val="clear" w:color="auto" w:fill="EAF1DD" w:themeFill="accent3" w:themeFillTint="33"/>
          </w:tcPr>
          <w:p w:rsidR="00F2363F" w:rsidRDefault="00F2363F" w:rsidP="00801952">
            <w:pPr>
              <w:pStyle w:val="Tekst1"/>
              <w:rPr>
                <w:rFonts w:cstheme="minorHAnsi"/>
                <w:lang w:val="nl-BE"/>
              </w:rPr>
            </w:pPr>
            <w:r w:rsidRPr="00801952">
              <w:rPr>
                <w:rFonts w:cstheme="minorHAnsi"/>
                <w:lang w:val="nl-BE"/>
              </w:rPr>
              <w:t xml:space="preserve">Doel: </w:t>
            </w:r>
          </w:p>
          <w:p w:rsidR="00F2363F" w:rsidRPr="0062058C" w:rsidRDefault="0062058C" w:rsidP="00F2363F">
            <w:pPr>
              <w:pStyle w:val="Tabellijst"/>
              <w:spacing w:line="240" w:lineRule="auto"/>
            </w:pPr>
            <w:r>
              <w:rPr>
                <w:b w:val="0"/>
              </w:rPr>
              <w:t>Weten hoe de omvang van een document te verminderen</w:t>
            </w:r>
            <w:r w:rsidR="00652461">
              <w:rPr>
                <w:b w:val="0"/>
              </w:rPr>
              <w:t>.</w:t>
            </w:r>
          </w:p>
          <w:p w:rsidR="0062058C" w:rsidRPr="00801952" w:rsidRDefault="0062058C" w:rsidP="00652461">
            <w:pPr>
              <w:pStyle w:val="Tabellijst"/>
              <w:spacing w:line="240" w:lineRule="auto"/>
            </w:pPr>
            <w:r>
              <w:rPr>
                <w:b w:val="0"/>
              </w:rPr>
              <w:t xml:space="preserve">Wat meer inzicht verkrijgen in een aantal parameters om </w:t>
            </w:r>
            <w:r w:rsidR="00652461">
              <w:rPr>
                <w:b w:val="0"/>
              </w:rPr>
              <w:t>de</w:t>
            </w:r>
            <w:r>
              <w:rPr>
                <w:b w:val="0"/>
              </w:rPr>
              <w:t xml:space="preserve"> document</w:t>
            </w:r>
            <w:r w:rsidR="00652461">
              <w:rPr>
                <w:b w:val="0"/>
              </w:rPr>
              <w:t>grootte te</w:t>
            </w:r>
            <w:r>
              <w:rPr>
                <w:b w:val="0"/>
              </w:rPr>
              <w:t xml:space="preserve"> optimaliseren</w:t>
            </w:r>
            <w:r w:rsidR="00652461">
              <w:rPr>
                <w:b w:val="0"/>
              </w:rPr>
              <w:t>.</w:t>
            </w:r>
          </w:p>
        </w:tc>
      </w:tr>
      <w:tr w:rsidR="00F2363F" w:rsidRPr="00075E5D" w:rsidTr="002038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F2363F" w:rsidRPr="0062058C" w:rsidRDefault="00F2363F" w:rsidP="00145394">
            <w:pPr>
              <w:pStyle w:val="Tabellijstgenummerd"/>
              <w:numPr>
                <w:ilvl w:val="0"/>
                <w:numId w:val="35"/>
              </w:numPr>
              <w:rPr>
                <w:b w:val="0"/>
                <w:lang w:val="nl-BE"/>
              </w:rPr>
            </w:pPr>
            <w:r w:rsidRPr="0062058C">
              <w:rPr>
                <w:b w:val="0"/>
                <w:lang w:val="nl-BE"/>
              </w:rPr>
              <w:t>Open het bestand</w:t>
            </w:r>
            <w:r w:rsidR="0008387D">
              <w:rPr>
                <w:b w:val="0"/>
                <w:lang w:val="nl-BE"/>
              </w:rPr>
              <w:t xml:space="preserve"> </w:t>
            </w:r>
            <w:r w:rsidRPr="0062058C">
              <w:rPr>
                <w:b w:val="0"/>
                <w:lang w:val="nl-BE"/>
              </w:rPr>
              <w:t xml:space="preserve"> ‘</w:t>
            </w:r>
            <w:r w:rsidR="0062058C" w:rsidRPr="0062058C">
              <w:rPr>
                <w:b w:val="0"/>
                <w:lang w:val="nl-BE"/>
              </w:rPr>
              <w:t>OP - Crisis management_Vs01.00.pdf</w:t>
            </w:r>
            <w:r w:rsidRPr="0062058C">
              <w:rPr>
                <w:b w:val="0"/>
                <w:lang w:val="nl-BE"/>
              </w:rPr>
              <w:t xml:space="preserve">’ in de </w:t>
            </w:r>
            <w:r w:rsidR="0062058C" w:rsidRPr="0062058C">
              <w:rPr>
                <w:b w:val="0"/>
                <w:lang w:val="nl-BE"/>
              </w:rPr>
              <w:t>subfolder \</w:t>
            </w:r>
            <w:r w:rsidRPr="0062058C">
              <w:rPr>
                <w:b w:val="0"/>
                <w:lang w:val="nl-BE"/>
              </w:rPr>
              <w:t>oefeningen folder</w:t>
            </w:r>
            <w:r w:rsidR="0062058C" w:rsidRPr="0062058C">
              <w:rPr>
                <w:b w:val="0"/>
                <w:lang w:val="nl-BE"/>
              </w:rPr>
              <w:t xml:space="preserve">\CrisisMgt – Bemerk dat er in dit document nogal wat afbeeldingen zijn en noteer ook de </w:t>
            </w:r>
            <w:r w:rsidR="0008387D" w:rsidRPr="0062058C">
              <w:rPr>
                <w:b w:val="0"/>
                <w:lang w:val="nl-BE"/>
              </w:rPr>
              <w:t>actuele</w:t>
            </w:r>
            <w:r w:rsidR="0062058C" w:rsidRPr="0062058C">
              <w:rPr>
                <w:b w:val="0"/>
                <w:lang w:val="nl-BE"/>
              </w:rPr>
              <w:t xml:space="preserve"> grootte van het document : 3MB.  </w:t>
            </w:r>
            <w:r w:rsidR="0062058C" w:rsidRPr="0062058C">
              <w:rPr>
                <w:b w:val="0"/>
                <w:lang w:val="nl-BE"/>
              </w:rPr>
              <w:br/>
              <w:t xml:space="preserve">Dit is ok, maar misschien kunnen we het document toch nog wat </w:t>
            </w:r>
            <w:r w:rsidR="0008387D" w:rsidRPr="0062058C">
              <w:rPr>
                <w:b w:val="0"/>
                <w:lang w:val="nl-BE"/>
              </w:rPr>
              <w:t>optimaliseren</w:t>
            </w:r>
            <w:r w:rsidR="0062058C" w:rsidRPr="0062058C">
              <w:rPr>
                <w:b w:val="0"/>
                <w:lang w:val="nl-BE"/>
              </w:rPr>
              <w:t xml:space="preserve"> met het oog op versturing via email.</w:t>
            </w:r>
          </w:p>
          <w:p w:rsidR="00F2363F" w:rsidRPr="00075E5D" w:rsidRDefault="00075E5D" w:rsidP="00145394">
            <w:pPr>
              <w:pStyle w:val="Tabellijstgenummerd"/>
              <w:numPr>
                <w:ilvl w:val="0"/>
                <w:numId w:val="26"/>
              </w:numPr>
              <w:rPr>
                <w:b w:val="0"/>
                <w:lang w:val="en-GB"/>
              </w:rPr>
            </w:pPr>
            <w:proofErr w:type="spellStart"/>
            <w:r w:rsidRPr="00075E5D">
              <w:rPr>
                <w:b w:val="0"/>
                <w:lang w:val="en-GB"/>
              </w:rPr>
              <w:t>Ga</w:t>
            </w:r>
            <w:proofErr w:type="spellEnd"/>
            <w:r w:rsidRPr="00075E5D">
              <w:rPr>
                <w:b w:val="0"/>
                <w:lang w:val="en-GB"/>
              </w:rPr>
              <w:t xml:space="preserve"> </w:t>
            </w:r>
            <w:proofErr w:type="spellStart"/>
            <w:r w:rsidRPr="00075E5D">
              <w:rPr>
                <w:b w:val="0"/>
                <w:lang w:val="en-GB"/>
              </w:rPr>
              <w:t>naar</w:t>
            </w:r>
            <w:proofErr w:type="spellEnd"/>
            <w:r w:rsidRPr="00075E5D">
              <w:rPr>
                <w:b w:val="0"/>
                <w:lang w:val="en-GB"/>
              </w:rPr>
              <w:t xml:space="preserve"> File/ Save as / Optimized P</w:t>
            </w:r>
            <w:r>
              <w:rPr>
                <w:b w:val="0"/>
                <w:lang w:val="en-GB"/>
              </w:rPr>
              <w:t>DF</w:t>
            </w:r>
          </w:p>
        </w:tc>
        <w:tc>
          <w:tcPr>
            <w:tcW w:w="5041" w:type="dxa"/>
          </w:tcPr>
          <w:p w:rsidR="00F2363F" w:rsidRPr="00075E5D" w:rsidRDefault="00075E5D" w:rsidP="0020384B">
            <w:pPr>
              <w:pStyle w:val="Tekst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lang w:val="en-GB"/>
              </w:rPr>
            </w:pP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26848" behindDoc="0" locked="0" layoutInCell="1" allowOverlap="1" wp14:anchorId="271BD2B4" wp14:editId="716F179B">
                  <wp:simplePos x="0" y="0"/>
                  <wp:positionH relativeFrom="column">
                    <wp:posOffset>252095</wp:posOffset>
                  </wp:positionH>
                  <wp:positionV relativeFrom="paragraph">
                    <wp:posOffset>177165</wp:posOffset>
                  </wp:positionV>
                  <wp:extent cx="2567305" cy="1574165"/>
                  <wp:effectExtent l="0" t="0" r="4445" b="6985"/>
                  <wp:wrapTopAndBottom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69.jpg"/>
                          <pic:cNvPicPr/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7305" cy="15741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82D68" w:rsidRPr="00676164" w:rsidTr="002038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9" w:type="dxa"/>
          </w:tcPr>
          <w:p w:rsidR="00382D68" w:rsidRDefault="00382D68" w:rsidP="00145394">
            <w:pPr>
              <w:pStyle w:val="Tabellijstgenummerd"/>
              <w:numPr>
                <w:ilvl w:val="0"/>
                <w:numId w:val="35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 xml:space="preserve">Bekijk het dialoog venster en stel vast dat er verschillende categorieën zijn met opties die kunnen worden </w:t>
            </w:r>
            <w:r w:rsidR="0008387D">
              <w:rPr>
                <w:b w:val="0"/>
                <w:bCs w:val="0"/>
                <w:lang w:val="nl-BE"/>
              </w:rPr>
              <w:t xml:space="preserve">ingesteld. </w:t>
            </w:r>
            <w:r>
              <w:rPr>
                <w:b w:val="0"/>
                <w:bCs w:val="0"/>
                <w:lang w:val="nl-BE"/>
              </w:rPr>
              <w:br/>
              <w:t xml:space="preserve">Het zijn vooral de afbeeldingen die het volume doen </w:t>
            </w:r>
            <w:r w:rsidR="0008387D">
              <w:rPr>
                <w:b w:val="0"/>
                <w:bCs w:val="0"/>
                <w:lang w:val="nl-BE"/>
              </w:rPr>
              <w:t xml:space="preserve">toenemen.  Dus </w:t>
            </w:r>
            <w:r>
              <w:rPr>
                <w:b w:val="0"/>
                <w:bCs w:val="0"/>
                <w:lang w:val="nl-BE"/>
              </w:rPr>
              <w:t>reduceren we hier als experiment de resolutie aanzienlijk voor zowel kleuren als grijs waarden.</w:t>
            </w:r>
          </w:p>
          <w:p w:rsidR="00382D68" w:rsidRDefault="00382D68" w:rsidP="00145394">
            <w:pPr>
              <w:pStyle w:val="Tabellijstgenummerd"/>
              <w:numPr>
                <w:ilvl w:val="0"/>
                <w:numId w:val="35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 xml:space="preserve">Ook ‘Clean up’ kunt </w:t>
            </w:r>
            <w:r w:rsidR="00E01E1F">
              <w:rPr>
                <w:b w:val="0"/>
                <w:bCs w:val="0"/>
                <w:lang w:val="nl-BE"/>
              </w:rPr>
              <w:t xml:space="preserve">u </w:t>
            </w:r>
            <w:r>
              <w:rPr>
                <w:b w:val="0"/>
                <w:bCs w:val="0"/>
                <w:lang w:val="nl-BE"/>
              </w:rPr>
              <w:t>aanvinken.  Daarbij aanvaarden we de standaard instellingen.</w:t>
            </w:r>
          </w:p>
          <w:p w:rsidR="00382D68" w:rsidRDefault="00382D68" w:rsidP="00145394">
            <w:pPr>
              <w:pStyle w:val="Tabellijstgenummerd"/>
              <w:numPr>
                <w:ilvl w:val="0"/>
                <w:numId w:val="35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De optie ‘Discard User Data’ is hier niet echt van toepassing, maar laat toe op een snelle manier commentaren en attachments te verwijderen.</w:t>
            </w:r>
          </w:p>
          <w:p w:rsidR="00382D68" w:rsidRPr="0062058C" w:rsidRDefault="00382D68" w:rsidP="00145394">
            <w:pPr>
              <w:pStyle w:val="Tabellijstgenummerd"/>
              <w:numPr>
                <w:ilvl w:val="0"/>
                <w:numId w:val="35"/>
              </w:numPr>
              <w:rPr>
                <w:b w:val="0"/>
                <w:bCs w:val="0"/>
                <w:lang w:val="nl-BE"/>
              </w:rPr>
            </w:pPr>
            <w:r>
              <w:rPr>
                <w:b w:val="0"/>
                <w:bCs w:val="0"/>
                <w:lang w:val="nl-BE"/>
              </w:rPr>
              <w:t>Bewaar het document en bekijk de document grootte.  In dit geval is er 1Mb minder.</w:t>
            </w:r>
          </w:p>
        </w:tc>
        <w:tc>
          <w:tcPr>
            <w:tcW w:w="5041" w:type="dxa"/>
          </w:tcPr>
          <w:p w:rsidR="00382D68" w:rsidRPr="00382D68" w:rsidRDefault="00382D68" w:rsidP="0020384B">
            <w:pPr>
              <w:pStyle w:val="Tekst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noProof/>
                <w:lang w:val="nl-BE" w:eastAsia="en-GB"/>
              </w:rPr>
            </w:pP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29920" behindDoc="0" locked="0" layoutInCell="1" allowOverlap="1" wp14:anchorId="4DE99BCE" wp14:editId="160B097A">
                  <wp:simplePos x="0" y="0"/>
                  <wp:positionH relativeFrom="column">
                    <wp:posOffset>53340</wp:posOffset>
                  </wp:positionH>
                  <wp:positionV relativeFrom="paragraph">
                    <wp:posOffset>3764280</wp:posOffset>
                  </wp:positionV>
                  <wp:extent cx="2949575" cy="327660"/>
                  <wp:effectExtent l="0" t="0" r="3175" b="0"/>
                  <wp:wrapTopAndBottom/>
                  <wp:docPr id="98" name="Picture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74.jpg"/>
                          <pic:cNvPicPr/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9575" cy="327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28896" behindDoc="1" locked="0" layoutInCell="1" allowOverlap="1" wp14:anchorId="4077466A" wp14:editId="3AD53A15">
                  <wp:simplePos x="0" y="0"/>
                  <wp:positionH relativeFrom="column">
                    <wp:posOffset>93980</wp:posOffset>
                  </wp:positionH>
                  <wp:positionV relativeFrom="paragraph">
                    <wp:posOffset>2397125</wp:posOffset>
                  </wp:positionV>
                  <wp:extent cx="2719070" cy="1280160"/>
                  <wp:effectExtent l="0" t="0" r="5080" b="0"/>
                  <wp:wrapThrough wrapText="bothSides">
                    <wp:wrapPolygon edited="0">
                      <wp:start x="0" y="0"/>
                      <wp:lineTo x="0" y="21214"/>
                      <wp:lineTo x="21489" y="21214"/>
                      <wp:lineTo x="21489" y="0"/>
                      <wp:lineTo x="0" y="0"/>
                    </wp:wrapPolygon>
                  </wp:wrapThrough>
                  <wp:docPr id="91" name="Picture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73.jpg"/>
                          <pic:cNvPicPr/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9070" cy="1280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cstheme="minorHAnsi"/>
                <w:noProof/>
                <w:lang w:val="fr-BE" w:eastAsia="fr-BE"/>
              </w:rPr>
              <w:drawing>
                <wp:anchor distT="0" distB="0" distL="114300" distR="114300" simplePos="0" relativeHeight="251727872" behindDoc="0" locked="0" layoutInCell="1" allowOverlap="1" wp14:anchorId="21220ED9" wp14:editId="32A05ECB">
                  <wp:simplePos x="0" y="0"/>
                  <wp:positionH relativeFrom="column">
                    <wp:posOffset>93980</wp:posOffset>
                  </wp:positionH>
                  <wp:positionV relativeFrom="paragraph">
                    <wp:posOffset>74930</wp:posOffset>
                  </wp:positionV>
                  <wp:extent cx="2715260" cy="2248535"/>
                  <wp:effectExtent l="0" t="0" r="8890" b="0"/>
                  <wp:wrapTopAndBottom/>
                  <wp:docPr id="76" name="Pictur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course0072.jpg"/>
                          <pic:cNvPicPr/>
                        </pic:nvPicPr>
                        <pic:blipFill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5260" cy="2248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050FE0" w:rsidRPr="00382D68" w:rsidRDefault="00050FE0" w:rsidP="00153084">
      <w:pPr>
        <w:pStyle w:val="Tekst1"/>
        <w:ind w:left="-426"/>
        <w:rPr>
          <w:rFonts w:cstheme="minorHAnsi"/>
          <w:lang w:val="nl-BE"/>
        </w:rPr>
      </w:pPr>
    </w:p>
    <w:sectPr w:rsidR="00050FE0" w:rsidRPr="00382D68" w:rsidSect="00B934F8">
      <w:headerReference w:type="even" r:id="rId81"/>
      <w:headerReference w:type="default" r:id="rId82"/>
      <w:footerReference w:type="even" r:id="rId83"/>
      <w:footerReference w:type="default" r:id="rId84"/>
      <w:headerReference w:type="first" r:id="rId85"/>
      <w:footerReference w:type="first" r:id="rId86"/>
      <w:pgSz w:w="11907" w:h="16840" w:code="9"/>
      <w:pgMar w:top="1247" w:right="794" w:bottom="794" w:left="1247" w:header="737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213BA" w:rsidRDefault="003213BA">
      <w:r>
        <w:separator/>
      </w:r>
    </w:p>
  </w:endnote>
  <w:endnote w:type="continuationSeparator" w:id="0">
    <w:p w:rsidR="003213BA" w:rsidRDefault="003213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5F30" w:rsidRDefault="00D05F30" w:rsidP="00145E97">
    <w:pPr>
      <w:pStyle w:val="VoetTekstLijnBUG"/>
    </w:pPr>
  </w:p>
  <w:tbl>
    <w:tblPr>
      <w:tblStyle w:val="TableGrid"/>
      <w:tblW w:w="10774" w:type="dxa"/>
      <w:tblInd w:w="-60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1"/>
      <w:gridCol w:w="2736"/>
      <w:gridCol w:w="3005"/>
      <w:gridCol w:w="2426"/>
      <w:gridCol w:w="2046"/>
      <w:gridCol w:w="280"/>
    </w:tblGrid>
    <w:tr w:rsidR="00D05F30" w:rsidRPr="00F17E72" w:rsidTr="00761C45">
      <w:trPr>
        <w:trHeight w:val="380"/>
      </w:trPr>
      <w:tc>
        <w:tcPr>
          <w:tcW w:w="284" w:type="dxa"/>
          <w:vAlign w:val="bottom"/>
        </w:tcPr>
        <w:p w:rsidR="00D05F30" w:rsidRPr="00F17E72" w:rsidRDefault="00D05F30" w:rsidP="005B290E">
          <w:pPr>
            <w:pStyle w:val="VoetTekstBUG"/>
          </w:pPr>
        </w:p>
      </w:tc>
      <w:tc>
        <w:tcPr>
          <w:tcW w:w="2835" w:type="dxa"/>
          <w:vAlign w:val="center"/>
        </w:tcPr>
        <w:p w:rsidR="00D05F30" w:rsidRPr="00F17E72" w:rsidRDefault="00D05F30" w:rsidP="00A30F62">
          <w:pPr>
            <w:pStyle w:val="VoetTekstBUG"/>
          </w:pPr>
          <w:r>
            <w:fldChar w:fldCharType="begin"/>
          </w:r>
          <w:r>
            <w:instrText xml:space="preserve"> STYLEREF  Documentnummer  \* MERGEFORMAT </w:instrText>
          </w:r>
          <w:r>
            <w:fldChar w:fldCharType="separate"/>
          </w:r>
          <w:r w:rsidR="00350A43">
            <w:rPr>
              <w:b/>
              <w:bCs/>
              <w:noProof/>
            </w:rPr>
            <w:t>Error! No text of specified style in document.</w:t>
          </w:r>
          <w:r>
            <w:rPr>
              <w:noProof/>
            </w:rPr>
            <w:fldChar w:fldCharType="end"/>
          </w:r>
        </w:p>
      </w:tc>
      <w:tc>
        <w:tcPr>
          <w:tcW w:w="3119" w:type="dxa"/>
          <w:vAlign w:val="center"/>
        </w:tcPr>
        <w:p w:rsidR="00D05F30" w:rsidRPr="00F17E72" w:rsidRDefault="00D05F30" w:rsidP="00A30F62">
          <w:pPr>
            <w:pStyle w:val="VoetTekstBUG"/>
          </w:pPr>
          <w:r>
            <w:fldChar w:fldCharType="begin"/>
          </w:r>
          <w:r>
            <w:instrText xml:space="preserve"> STYLEREF  Classificatiecode  \* MERGEFORMAT </w:instrText>
          </w:r>
          <w:r>
            <w:fldChar w:fldCharType="separate"/>
          </w:r>
          <w:r w:rsidR="00350A43">
            <w:rPr>
              <w:b/>
              <w:bCs/>
              <w:noProof/>
            </w:rPr>
            <w:t>Error! No text of specified style in document.</w:t>
          </w:r>
          <w:r>
            <w:rPr>
              <w:noProof/>
            </w:rPr>
            <w:fldChar w:fldCharType="end"/>
          </w:r>
        </w:p>
      </w:tc>
      <w:tc>
        <w:tcPr>
          <w:tcW w:w="2507" w:type="dxa"/>
          <w:vAlign w:val="center"/>
        </w:tcPr>
        <w:p w:rsidR="00D05F30" w:rsidRDefault="00D05F30" w:rsidP="00761C45">
          <w:pPr>
            <w:pStyle w:val="VoetTekstRechtsBUG"/>
          </w:pPr>
          <w:r>
            <w:fldChar w:fldCharType="begin"/>
          </w:r>
          <w:r>
            <w:instrText xml:space="preserve"> STYLEREF  Vertrouwelijkheid  \* MERGEFORMAT </w:instrText>
          </w:r>
          <w:r>
            <w:fldChar w:fldCharType="separate"/>
          </w:r>
          <w:r w:rsidR="00350A43">
            <w:rPr>
              <w:b/>
              <w:bCs/>
              <w:noProof/>
            </w:rPr>
            <w:t>Error! No text of specified style in document.</w:t>
          </w:r>
          <w:r>
            <w:rPr>
              <w:noProof/>
            </w:rPr>
            <w:fldChar w:fldCharType="end"/>
          </w:r>
        </w:p>
      </w:tc>
      <w:tc>
        <w:tcPr>
          <w:tcW w:w="1746" w:type="dxa"/>
          <w:vMerge w:val="restart"/>
        </w:tcPr>
        <w:p w:rsidR="00D05F30" w:rsidRPr="00A30F62" w:rsidRDefault="00D05F30" w:rsidP="00A30F62">
          <w:pPr>
            <w:pStyle w:val="VoetTekstRechtsBUG"/>
          </w:pPr>
          <w:r>
            <w:rPr>
              <w:noProof/>
              <w:lang w:val="fr-BE" w:eastAsia="fr-BE"/>
            </w:rPr>
            <w:drawing>
              <wp:inline distT="0" distB="0" distL="0" distR="0" wp14:anchorId="41222EA8" wp14:editId="5764AB69">
                <wp:extent cx="1143002" cy="505969"/>
                <wp:effectExtent l="19050" t="0" r="0" b="0"/>
                <wp:docPr id="159" name="Afbeelding 1" descr="Electrabel-GS_q_25mm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lectrabel-GS_q_25mm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43002" cy="50596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83" w:type="dxa"/>
          <w:vAlign w:val="bottom"/>
        </w:tcPr>
        <w:p w:rsidR="00D05F30" w:rsidRPr="00F17E72" w:rsidRDefault="00D05F30" w:rsidP="005B290E">
          <w:pPr>
            <w:pStyle w:val="VoetTekstBUG"/>
            <w:jc w:val="right"/>
          </w:pPr>
        </w:p>
      </w:tc>
    </w:tr>
    <w:tr w:rsidR="00D05F30" w:rsidRPr="00F17E72" w:rsidTr="00761C45">
      <w:trPr>
        <w:trHeight w:val="380"/>
      </w:trPr>
      <w:tc>
        <w:tcPr>
          <w:tcW w:w="284" w:type="dxa"/>
          <w:tcBorders>
            <w:left w:val="single" w:sz="4" w:space="0" w:color="A6A6A6" w:themeColor="background1" w:themeShade="A6"/>
            <w:bottom w:val="single" w:sz="4" w:space="0" w:color="A6A6A6" w:themeColor="background1" w:themeShade="A6"/>
          </w:tcBorders>
        </w:tcPr>
        <w:p w:rsidR="00D05F30" w:rsidRPr="00F17E72" w:rsidRDefault="00D05F30" w:rsidP="00F17E72">
          <w:pPr>
            <w:pStyle w:val="VoetTekstBUG"/>
          </w:pPr>
        </w:p>
      </w:tc>
      <w:tc>
        <w:tcPr>
          <w:tcW w:w="2835" w:type="dxa"/>
          <w:vAlign w:val="center"/>
        </w:tcPr>
        <w:p w:rsidR="00D05F30" w:rsidRDefault="00D05F30" w:rsidP="00A30F62">
          <w:pPr>
            <w:pStyle w:val="VoetTekstBUG"/>
          </w:pPr>
        </w:p>
      </w:tc>
      <w:tc>
        <w:tcPr>
          <w:tcW w:w="3119" w:type="dxa"/>
          <w:vAlign w:val="center"/>
        </w:tcPr>
        <w:p w:rsidR="00D05F30" w:rsidRDefault="00D05F30" w:rsidP="00A30F62">
          <w:pPr>
            <w:pStyle w:val="VoetTekstBUG"/>
          </w:pPr>
        </w:p>
      </w:tc>
      <w:tc>
        <w:tcPr>
          <w:tcW w:w="2507" w:type="dxa"/>
          <w:vAlign w:val="center"/>
        </w:tcPr>
        <w:p w:rsidR="00D05F30" w:rsidRPr="00F7143F" w:rsidRDefault="00D05F30" w:rsidP="00A30F62">
          <w:pPr>
            <w:pStyle w:val="VoetTekstRechtsBUG"/>
          </w:pPr>
          <w:r w:rsidRPr="00ED6265">
            <w:t>p.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>
            <w:rPr>
              <w:noProof/>
            </w:rPr>
            <w:t>1</w:t>
          </w:r>
          <w:r>
            <w:rPr>
              <w:noProof/>
            </w:rPr>
            <w:fldChar w:fldCharType="end"/>
          </w:r>
          <w:r w:rsidRPr="00796D45">
            <w:t>/</w:t>
          </w:r>
          <w:r w:rsidR="003213BA">
            <w:fldChar w:fldCharType="begin"/>
          </w:r>
          <w:r w:rsidR="003213BA">
            <w:instrText xml:space="preserve"> NUMPAGES   \* MERGEFORMAT </w:instrText>
          </w:r>
          <w:r w:rsidR="003213BA">
            <w:fldChar w:fldCharType="separate"/>
          </w:r>
          <w:r w:rsidR="00350A43">
            <w:rPr>
              <w:noProof/>
            </w:rPr>
            <w:t>20</w:t>
          </w:r>
          <w:r w:rsidR="003213BA">
            <w:rPr>
              <w:noProof/>
            </w:rPr>
            <w:fldChar w:fldCharType="end"/>
          </w:r>
        </w:p>
      </w:tc>
      <w:tc>
        <w:tcPr>
          <w:tcW w:w="1746" w:type="dxa"/>
          <w:vMerge/>
        </w:tcPr>
        <w:p w:rsidR="00D05F30" w:rsidRPr="00F7143F" w:rsidRDefault="00D05F30" w:rsidP="00F17E72">
          <w:pPr>
            <w:pStyle w:val="VoetTekstRechtsBUG"/>
          </w:pPr>
        </w:p>
      </w:tc>
      <w:tc>
        <w:tcPr>
          <w:tcW w:w="283" w:type="dxa"/>
          <w:tcBorders>
            <w:bottom w:val="single" w:sz="4" w:space="0" w:color="A6A6A6" w:themeColor="background1" w:themeShade="A6"/>
            <w:right w:val="single" w:sz="4" w:space="0" w:color="A6A6A6" w:themeColor="background1" w:themeShade="A6"/>
          </w:tcBorders>
        </w:tcPr>
        <w:p w:rsidR="00D05F30" w:rsidRPr="00F17E72" w:rsidRDefault="00D05F30" w:rsidP="0020384B">
          <w:pPr>
            <w:pStyle w:val="VoetTekstRechtsBUG"/>
          </w:pPr>
        </w:p>
      </w:tc>
    </w:tr>
  </w:tbl>
  <w:p w:rsidR="00D05F30" w:rsidRPr="007A7530" w:rsidRDefault="00D05F30" w:rsidP="00145E97">
    <w:pPr>
      <w:pStyle w:val="VoetTekstBUG"/>
      <w:rPr>
        <w:sz w:val="6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5F30" w:rsidRDefault="00D05F30" w:rsidP="005678D9">
    <w:pPr>
      <w:pStyle w:val="VoetTekstLijnBUG"/>
      <w:pBdr>
        <w:top w:val="none" w:sz="0" w:space="0" w:color="auto"/>
      </w:pBdr>
    </w:pPr>
  </w:p>
  <w:tbl>
    <w:tblPr>
      <w:tblStyle w:val="TableGrid"/>
      <w:tblW w:w="10774" w:type="dxa"/>
      <w:tblInd w:w="-60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4"/>
      <w:gridCol w:w="3260"/>
      <w:gridCol w:w="4111"/>
      <w:gridCol w:w="1090"/>
      <w:gridCol w:w="1746"/>
      <w:gridCol w:w="283"/>
    </w:tblGrid>
    <w:tr w:rsidR="00D05F30" w:rsidRPr="00F17E72" w:rsidTr="00A30F62">
      <w:trPr>
        <w:trHeight w:val="380"/>
      </w:trPr>
      <w:tc>
        <w:tcPr>
          <w:tcW w:w="284" w:type="dxa"/>
          <w:vAlign w:val="bottom"/>
        </w:tcPr>
        <w:p w:rsidR="00D05F30" w:rsidRPr="00F17E72" w:rsidRDefault="00D05F30" w:rsidP="0020384B">
          <w:pPr>
            <w:pStyle w:val="VoetTekstBUG"/>
          </w:pPr>
        </w:p>
      </w:tc>
      <w:tc>
        <w:tcPr>
          <w:tcW w:w="3260" w:type="dxa"/>
          <w:vAlign w:val="center"/>
        </w:tcPr>
        <w:p w:rsidR="00D05F30" w:rsidRPr="00F17E72" w:rsidRDefault="00D05F30" w:rsidP="0020384B">
          <w:pPr>
            <w:pStyle w:val="VoetTekstBUG"/>
          </w:pPr>
        </w:p>
      </w:tc>
      <w:tc>
        <w:tcPr>
          <w:tcW w:w="4111" w:type="dxa"/>
          <w:vAlign w:val="center"/>
        </w:tcPr>
        <w:p w:rsidR="00D05F30" w:rsidRPr="00F17E72" w:rsidRDefault="00D05F30" w:rsidP="0020384B">
          <w:pPr>
            <w:pStyle w:val="VoetTekstBUG"/>
          </w:pPr>
        </w:p>
      </w:tc>
      <w:tc>
        <w:tcPr>
          <w:tcW w:w="1090" w:type="dxa"/>
          <w:vAlign w:val="center"/>
        </w:tcPr>
        <w:p w:rsidR="00D05F30" w:rsidRPr="00F17E72" w:rsidRDefault="00D05F30" w:rsidP="0020384B">
          <w:pPr>
            <w:pStyle w:val="VoetTekstRechtsBUG"/>
          </w:pPr>
        </w:p>
      </w:tc>
      <w:tc>
        <w:tcPr>
          <w:tcW w:w="1746" w:type="dxa"/>
          <w:vMerge w:val="restart"/>
        </w:tcPr>
        <w:p w:rsidR="00D05F30" w:rsidRPr="00A30F62" w:rsidRDefault="00D05F30" w:rsidP="0020384B">
          <w:pPr>
            <w:pStyle w:val="VoetTekstRechtsBUG"/>
          </w:pPr>
        </w:p>
      </w:tc>
      <w:tc>
        <w:tcPr>
          <w:tcW w:w="283" w:type="dxa"/>
          <w:vAlign w:val="bottom"/>
        </w:tcPr>
        <w:p w:rsidR="00D05F30" w:rsidRPr="00F17E72" w:rsidRDefault="00D05F30" w:rsidP="0020384B">
          <w:pPr>
            <w:pStyle w:val="VoetTekstBUG"/>
            <w:jc w:val="right"/>
          </w:pPr>
        </w:p>
      </w:tc>
    </w:tr>
    <w:tr w:rsidR="00D05F30" w:rsidRPr="00F17E72" w:rsidTr="0020384B">
      <w:trPr>
        <w:trHeight w:val="380"/>
      </w:trPr>
      <w:tc>
        <w:tcPr>
          <w:tcW w:w="284" w:type="dxa"/>
          <w:tcBorders>
            <w:left w:val="single" w:sz="4" w:space="0" w:color="A6A6A6" w:themeColor="background1" w:themeShade="A6"/>
            <w:bottom w:val="single" w:sz="4" w:space="0" w:color="A6A6A6" w:themeColor="background1" w:themeShade="A6"/>
          </w:tcBorders>
        </w:tcPr>
        <w:p w:rsidR="00D05F30" w:rsidRPr="00F17E72" w:rsidRDefault="00D05F30" w:rsidP="0020384B">
          <w:pPr>
            <w:pStyle w:val="VoetTekstBUG"/>
          </w:pPr>
        </w:p>
      </w:tc>
      <w:tc>
        <w:tcPr>
          <w:tcW w:w="7371" w:type="dxa"/>
          <w:gridSpan w:val="2"/>
          <w:vAlign w:val="center"/>
        </w:tcPr>
        <w:p w:rsidR="00D05F30" w:rsidRDefault="00D05F30" w:rsidP="0020384B">
          <w:pPr>
            <w:pStyle w:val="VoetTekstBUG"/>
          </w:pPr>
        </w:p>
      </w:tc>
      <w:tc>
        <w:tcPr>
          <w:tcW w:w="1090" w:type="dxa"/>
          <w:vAlign w:val="center"/>
        </w:tcPr>
        <w:p w:rsidR="00D05F30" w:rsidRPr="002C3D87" w:rsidRDefault="00D05F30" w:rsidP="0020384B">
          <w:pPr>
            <w:pStyle w:val="VoetTekstRechtsBUG"/>
            <w:rPr>
              <w:color w:val="FFFFFF"/>
            </w:rPr>
          </w:pPr>
        </w:p>
      </w:tc>
      <w:tc>
        <w:tcPr>
          <w:tcW w:w="1746" w:type="dxa"/>
          <w:vMerge/>
        </w:tcPr>
        <w:p w:rsidR="00D05F30" w:rsidRPr="00F7143F" w:rsidRDefault="00D05F30" w:rsidP="0020384B">
          <w:pPr>
            <w:pStyle w:val="VoetTekstRechtsBUG"/>
          </w:pPr>
        </w:p>
      </w:tc>
      <w:tc>
        <w:tcPr>
          <w:tcW w:w="283" w:type="dxa"/>
          <w:tcBorders>
            <w:bottom w:val="single" w:sz="4" w:space="0" w:color="A6A6A6" w:themeColor="background1" w:themeShade="A6"/>
            <w:right w:val="single" w:sz="4" w:space="0" w:color="A6A6A6" w:themeColor="background1" w:themeShade="A6"/>
          </w:tcBorders>
        </w:tcPr>
        <w:p w:rsidR="00D05F30" w:rsidRPr="00F17E72" w:rsidRDefault="00D05F30" w:rsidP="0020384B">
          <w:pPr>
            <w:pStyle w:val="VoetTekstRechtsBUG"/>
          </w:pPr>
        </w:p>
      </w:tc>
    </w:tr>
  </w:tbl>
  <w:p w:rsidR="00D05F30" w:rsidRPr="007A7530" w:rsidRDefault="00D05F30" w:rsidP="00A30F62">
    <w:pPr>
      <w:pStyle w:val="VoetTekstBUG"/>
      <w:rPr>
        <w:sz w:val="6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5F30" w:rsidRDefault="00D05F30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5F30" w:rsidRDefault="00D05F30" w:rsidP="005678D9">
    <w:pPr>
      <w:pStyle w:val="VoetTekstLijnBUG"/>
      <w:pBdr>
        <w:top w:val="none" w:sz="0" w:space="0" w:color="auto"/>
      </w:pBdr>
    </w:pPr>
  </w:p>
  <w:tbl>
    <w:tblPr>
      <w:tblStyle w:val="TableGrid"/>
      <w:tblW w:w="10774" w:type="dxa"/>
      <w:tblInd w:w="-60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4"/>
      <w:gridCol w:w="2835"/>
      <w:gridCol w:w="3119"/>
      <w:gridCol w:w="2507"/>
      <w:gridCol w:w="1746"/>
      <w:gridCol w:w="283"/>
    </w:tblGrid>
    <w:tr w:rsidR="00D05F30" w:rsidRPr="00F17E72" w:rsidTr="00761C45">
      <w:trPr>
        <w:trHeight w:val="380"/>
      </w:trPr>
      <w:tc>
        <w:tcPr>
          <w:tcW w:w="284" w:type="dxa"/>
          <w:vAlign w:val="bottom"/>
        </w:tcPr>
        <w:p w:rsidR="00D05F30" w:rsidRPr="00F17E72" w:rsidRDefault="00D05F30" w:rsidP="005B290E">
          <w:pPr>
            <w:pStyle w:val="VoetTekstBUG"/>
          </w:pPr>
        </w:p>
      </w:tc>
      <w:tc>
        <w:tcPr>
          <w:tcW w:w="2835" w:type="dxa"/>
          <w:vAlign w:val="center"/>
        </w:tcPr>
        <w:p w:rsidR="00D05F30" w:rsidRPr="00F17E72" w:rsidRDefault="00D05F30" w:rsidP="00FB3C2A">
          <w:pPr>
            <w:pStyle w:val="VoetTekstBUG"/>
          </w:pPr>
        </w:p>
      </w:tc>
      <w:tc>
        <w:tcPr>
          <w:tcW w:w="3119" w:type="dxa"/>
          <w:vAlign w:val="center"/>
        </w:tcPr>
        <w:p w:rsidR="00D05F30" w:rsidRPr="00F17E72" w:rsidRDefault="00D05F30" w:rsidP="00A30F62">
          <w:pPr>
            <w:pStyle w:val="VoetTekstBUG"/>
          </w:pPr>
        </w:p>
      </w:tc>
      <w:tc>
        <w:tcPr>
          <w:tcW w:w="2507" w:type="dxa"/>
          <w:vAlign w:val="center"/>
        </w:tcPr>
        <w:p w:rsidR="00D05F30" w:rsidRDefault="00D05F30" w:rsidP="00FB3C2A">
          <w:pPr>
            <w:pStyle w:val="VoetTekstRechtsBUG"/>
          </w:pPr>
        </w:p>
      </w:tc>
      <w:tc>
        <w:tcPr>
          <w:tcW w:w="1746" w:type="dxa"/>
          <w:vMerge w:val="restart"/>
        </w:tcPr>
        <w:p w:rsidR="00D05F30" w:rsidRPr="00A30F62" w:rsidRDefault="00D05F30" w:rsidP="00A30F62">
          <w:pPr>
            <w:pStyle w:val="VoetTekstRechtsBUG"/>
          </w:pPr>
        </w:p>
      </w:tc>
      <w:tc>
        <w:tcPr>
          <w:tcW w:w="283" w:type="dxa"/>
          <w:vAlign w:val="bottom"/>
        </w:tcPr>
        <w:p w:rsidR="00D05F30" w:rsidRPr="00F17E72" w:rsidRDefault="00D05F30" w:rsidP="005B290E">
          <w:pPr>
            <w:pStyle w:val="VoetTekstBUG"/>
            <w:jc w:val="right"/>
          </w:pPr>
        </w:p>
      </w:tc>
    </w:tr>
    <w:tr w:rsidR="00D05F30" w:rsidRPr="00F17E72" w:rsidTr="00761C45">
      <w:trPr>
        <w:trHeight w:val="380"/>
      </w:trPr>
      <w:tc>
        <w:tcPr>
          <w:tcW w:w="284" w:type="dxa"/>
          <w:tcBorders>
            <w:left w:val="single" w:sz="4" w:space="0" w:color="A6A6A6" w:themeColor="background1" w:themeShade="A6"/>
            <w:bottom w:val="single" w:sz="4" w:space="0" w:color="A6A6A6" w:themeColor="background1" w:themeShade="A6"/>
          </w:tcBorders>
        </w:tcPr>
        <w:p w:rsidR="00D05F30" w:rsidRPr="00F17E72" w:rsidRDefault="00D05F30" w:rsidP="00F17E72">
          <w:pPr>
            <w:pStyle w:val="VoetTekstBUG"/>
          </w:pPr>
        </w:p>
      </w:tc>
      <w:tc>
        <w:tcPr>
          <w:tcW w:w="2835" w:type="dxa"/>
          <w:vAlign w:val="center"/>
        </w:tcPr>
        <w:p w:rsidR="00D05F30" w:rsidRDefault="00D05F30" w:rsidP="00A30F62">
          <w:pPr>
            <w:pStyle w:val="VoetTekstBUG"/>
          </w:pPr>
        </w:p>
      </w:tc>
      <w:tc>
        <w:tcPr>
          <w:tcW w:w="3119" w:type="dxa"/>
          <w:vAlign w:val="center"/>
        </w:tcPr>
        <w:p w:rsidR="00D05F30" w:rsidRDefault="00D05F30" w:rsidP="00A30F62">
          <w:pPr>
            <w:pStyle w:val="VoetTekstBUG"/>
          </w:pPr>
        </w:p>
      </w:tc>
      <w:tc>
        <w:tcPr>
          <w:tcW w:w="2507" w:type="dxa"/>
          <w:vAlign w:val="center"/>
        </w:tcPr>
        <w:p w:rsidR="00D05F30" w:rsidRPr="00F7143F" w:rsidRDefault="00D05F30" w:rsidP="00A30F62">
          <w:pPr>
            <w:pStyle w:val="VoetTekstRechtsBUG"/>
          </w:pPr>
        </w:p>
      </w:tc>
      <w:tc>
        <w:tcPr>
          <w:tcW w:w="1746" w:type="dxa"/>
          <w:vMerge/>
        </w:tcPr>
        <w:p w:rsidR="00D05F30" w:rsidRPr="00F7143F" w:rsidRDefault="00D05F30" w:rsidP="00F17E72">
          <w:pPr>
            <w:pStyle w:val="VoetTekstRechtsBUG"/>
          </w:pPr>
        </w:p>
      </w:tc>
      <w:tc>
        <w:tcPr>
          <w:tcW w:w="283" w:type="dxa"/>
          <w:tcBorders>
            <w:bottom w:val="single" w:sz="4" w:space="0" w:color="A6A6A6" w:themeColor="background1" w:themeShade="A6"/>
            <w:right w:val="single" w:sz="4" w:space="0" w:color="A6A6A6" w:themeColor="background1" w:themeShade="A6"/>
          </w:tcBorders>
        </w:tcPr>
        <w:p w:rsidR="00D05F30" w:rsidRPr="00F17E72" w:rsidRDefault="00D05F30" w:rsidP="0020384B">
          <w:pPr>
            <w:pStyle w:val="VoetTekstRechtsBUG"/>
          </w:pPr>
        </w:p>
      </w:tc>
    </w:tr>
  </w:tbl>
  <w:p w:rsidR="00D05F30" w:rsidRPr="007A7530" w:rsidRDefault="00D05F30" w:rsidP="00145E97">
    <w:pPr>
      <w:pStyle w:val="VoetTekstBUG"/>
      <w:rPr>
        <w:sz w:val="6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5F30" w:rsidRDefault="00D05F30" w:rsidP="006163E1">
    <w:pPr>
      <w:pStyle w:val="VoetTekstLijnBUG"/>
    </w:pPr>
  </w:p>
  <w:tbl>
    <w:tblPr>
      <w:tblStyle w:val="TableGrid"/>
      <w:tblW w:w="10774" w:type="dxa"/>
      <w:tblInd w:w="-60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2"/>
      <w:gridCol w:w="3141"/>
      <w:gridCol w:w="3952"/>
      <w:gridCol w:w="1073"/>
      <w:gridCol w:w="2046"/>
      <w:gridCol w:w="280"/>
    </w:tblGrid>
    <w:tr w:rsidR="00D05F30" w:rsidRPr="00F17E72" w:rsidTr="00A30F62">
      <w:trPr>
        <w:trHeight w:val="380"/>
      </w:trPr>
      <w:tc>
        <w:tcPr>
          <w:tcW w:w="284" w:type="dxa"/>
          <w:vAlign w:val="bottom"/>
        </w:tcPr>
        <w:p w:rsidR="00D05F30" w:rsidRPr="00F17E72" w:rsidRDefault="00D05F30" w:rsidP="0020384B">
          <w:pPr>
            <w:pStyle w:val="VoetTekstBUG"/>
          </w:pPr>
        </w:p>
      </w:tc>
      <w:tc>
        <w:tcPr>
          <w:tcW w:w="3260" w:type="dxa"/>
          <w:vAlign w:val="center"/>
        </w:tcPr>
        <w:p w:rsidR="00D05F30" w:rsidRPr="00F17E72" w:rsidRDefault="00D05F30" w:rsidP="0020384B">
          <w:pPr>
            <w:pStyle w:val="VoetTekstBUG"/>
          </w:pPr>
        </w:p>
      </w:tc>
      <w:tc>
        <w:tcPr>
          <w:tcW w:w="4111" w:type="dxa"/>
          <w:vAlign w:val="center"/>
        </w:tcPr>
        <w:p w:rsidR="00D05F30" w:rsidRPr="00F17E72" w:rsidRDefault="00D05F30" w:rsidP="0020384B">
          <w:pPr>
            <w:pStyle w:val="VoetTekstBUG"/>
          </w:pPr>
        </w:p>
      </w:tc>
      <w:tc>
        <w:tcPr>
          <w:tcW w:w="1090" w:type="dxa"/>
          <w:vAlign w:val="center"/>
        </w:tcPr>
        <w:p w:rsidR="00D05F30" w:rsidRPr="00F17E72" w:rsidRDefault="00D05F30" w:rsidP="0020384B">
          <w:pPr>
            <w:pStyle w:val="VoetTekstRechtsBUG"/>
          </w:pPr>
        </w:p>
      </w:tc>
      <w:tc>
        <w:tcPr>
          <w:tcW w:w="1746" w:type="dxa"/>
          <w:vMerge w:val="restart"/>
        </w:tcPr>
        <w:p w:rsidR="00D05F30" w:rsidRPr="00A30F62" w:rsidRDefault="00D05F30" w:rsidP="0020384B">
          <w:pPr>
            <w:pStyle w:val="VoetTekstRechtsBUG"/>
          </w:pPr>
          <w:r>
            <w:rPr>
              <w:noProof/>
              <w:lang w:val="fr-BE" w:eastAsia="fr-BE"/>
            </w:rPr>
            <w:drawing>
              <wp:inline distT="0" distB="0" distL="0" distR="0" wp14:anchorId="40E8C2CB" wp14:editId="3C85B864">
                <wp:extent cx="1143002" cy="505969"/>
                <wp:effectExtent l="19050" t="0" r="0" b="0"/>
                <wp:docPr id="7" name="Afbeelding 0" descr="Electrabel-GS_q_25mm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lectrabel-GS_q_25mm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43002" cy="50596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83" w:type="dxa"/>
          <w:vAlign w:val="bottom"/>
        </w:tcPr>
        <w:p w:rsidR="00D05F30" w:rsidRPr="00F17E72" w:rsidRDefault="00D05F30" w:rsidP="0020384B">
          <w:pPr>
            <w:pStyle w:val="VoetTekstBUG"/>
            <w:jc w:val="right"/>
          </w:pPr>
        </w:p>
      </w:tc>
    </w:tr>
    <w:tr w:rsidR="00D05F30" w:rsidRPr="00F17E72" w:rsidTr="0020384B">
      <w:trPr>
        <w:trHeight w:val="380"/>
      </w:trPr>
      <w:tc>
        <w:tcPr>
          <w:tcW w:w="284" w:type="dxa"/>
          <w:tcBorders>
            <w:left w:val="single" w:sz="4" w:space="0" w:color="A6A6A6" w:themeColor="background1" w:themeShade="A6"/>
            <w:bottom w:val="single" w:sz="4" w:space="0" w:color="A6A6A6" w:themeColor="background1" w:themeShade="A6"/>
          </w:tcBorders>
        </w:tcPr>
        <w:p w:rsidR="00D05F30" w:rsidRPr="00F17E72" w:rsidRDefault="00D05F30" w:rsidP="0020384B">
          <w:pPr>
            <w:pStyle w:val="VoetTekstBUG"/>
          </w:pPr>
        </w:p>
      </w:tc>
      <w:tc>
        <w:tcPr>
          <w:tcW w:w="7371" w:type="dxa"/>
          <w:gridSpan w:val="2"/>
          <w:vAlign w:val="center"/>
        </w:tcPr>
        <w:p w:rsidR="00D05F30" w:rsidRPr="00956357" w:rsidRDefault="00D05F30" w:rsidP="0020384B">
          <w:pPr>
            <w:pStyle w:val="VoetTekstBUG"/>
            <w:rPr>
              <w:lang w:val="nl-BE"/>
            </w:rPr>
          </w:pPr>
          <w:r w:rsidRPr="00956357">
            <w:rPr>
              <w:lang w:val="nl-BE"/>
            </w:rPr>
            <w:t>Voor gebruik van dit document steeds nagaan in SAP DMS of dit de laatste versie is.</w:t>
          </w:r>
        </w:p>
      </w:tc>
      <w:tc>
        <w:tcPr>
          <w:tcW w:w="1090" w:type="dxa"/>
          <w:vAlign w:val="center"/>
        </w:tcPr>
        <w:p w:rsidR="00D05F30" w:rsidRPr="00F7143F" w:rsidRDefault="00D05F30" w:rsidP="0020384B">
          <w:pPr>
            <w:pStyle w:val="VoetTekstRechtsBUG"/>
          </w:pPr>
          <w:r w:rsidRPr="00ED6265">
            <w:t>p.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>
            <w:rPr>
              <w:noProof/>
            </w:rPr>
            <w:t>1</w:t>
          </w:r>
          <w:r>
            <w:rPr>
              <w:noProof/>
            </w:rPr>
            <w:fldChar w:fldCharType="end"/>
          </w:r>
          <w:r w:rsidRPr="00796D45">
            <w:t>/</w:t>
          </w:r>
          <w:r w:rsidR="003213BA">
            <w:fldChar w:fldCharType="begin"/>
          </w:r>
          <w:r w:rsidR="003213BA">
            <w:instrText xml:space="preserve"> NUMPAGES   \* MERGEFORMAT </w:instrText>
          </w:r>
          <w:r w:rsidR="003213BA">
            <w:fldChar w:fldCharType="separate"/>
          </w:r>
          <w:r w:rsidR="00350A43">
            <w:rPr>
              <w:noProof/>
            </w:rPr>
            <w:t>20</w:t>
          </w:r>
          <w:r w:rsidR="003213BA">
            <w:rPr>
              <w:noProof/>
            </w:rPr>
            <w:fldChar w:fldCharType="end"/>
          </w:r>
        </w:p>
      </w:tc>
      <w:tc>
        <w:tcPr>
          <w:tcW w:w="1746" w:type="dxa"/>
          <w:vMerge/>
        </w:tcPr>
        <w:p w:rsidR="00D05F30" w:rsidRPr="00F7143F" w:rsidRDefault="00D05F30" w:rsidP="0020384B">
          <w:pPr>
            <w:pStyle w:val="VoetTekstRechtsBUG"/>
          </w:pPr>
        </w:p>
      </w:tc>
      <w:tc>
        <w:tcPr>
          <w:tcW w:w="283" w:type="dxa"/>
          <w:tcBorders>
            <w:bottom w:val="single" w:sz="4" w:space="0" w:color="A6A6A6" w:themeColor="background1" w:themeShade="A6"/>
            <w:right w:val="single" w:sz="4" w:space="0" w:color="A6A6A6" w:themeColor="background1" w:themeShade="A6"/>
          </w:tcBorders>
        </w:tcPr>
        <w:p w:rsidR="00D05F30" w:rsidRPr="00F17E72" w:rsidRDefault="00D05F30" w:rsidP="0020384B">
          <w:pPr>
            <w:pStyle w:val="VoetTekstRechtsBUG"/>
          </w:pPr>
        </w:p>
      </w:tc>
    </w:tr>
  </w:tbl>
  <w:p w:rsidR="00D05F30" w:rsidRPr="007A7530" w:rsidRDefault="00D05F30" w:rsidP="00A30F62">
    <w:pPr>
      <w:pStyle w:val="VoetTekstBUG"/>
      <w:rPr>
        <w:sz w:val="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213BA" w:rsidRDefault="003213BA">
      <w:r>
        <w:separator/>
      </w:r>
    </w:p>
  </w:footnote>
  <w:footnote w:type="continuationSeparator" w:id="0">
    <w:p w:rsidR="003213BA" w:rsidRDefault="003213B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0774" w:type="dxa"/>
      <w:tblInd w:w="-601" w:type="dxa"/>
      <w:tblLayout w:type="fixed"/>
      <w:tblLook w:val="04A0" w:firstRow="1" w:lastRow="0" w:firstColumn="1" w:lastColumn="0" w:noHBand="0" w:noVBand="1"/>
    </w:tblPr>
    <w:tblGrid>
      <w:gridCol w:w="283"/>
      <w:gridCol w:w="6805"/>
      <w:gridCol w:w="3402"/>
      <w:gridCol w:w="284"/>
    </w:tblGrid>
    <w:tr w:rsidR="00D05F30" w:rsidTr="00A30F62">
      <w:trPr>
        <w:trHeight w:val="431"/>
      </w:trPr>
      <w:tc>
        <w:tcPr>
          <w:tcW w:w="283" w:type="dxa"/>
          <w:tcBorders>
            <w:top w:val="single" w:sz="4" w:space="0" w:color="A6A6A6" w:themeColor="background1" w:themeShade="A6"/>
            <w:left w:val="single" w:sz="4" w:space="0" w:color="A6A6A6" w:themeColor="background1" w:themeShade="A6"/>
          </w:tcBorders>
        </w:tcPr>
        <w:p w:rsidR="00D05F30" w:rsidRPr="000D1DF8" w:rsidRDefault="00D05F30" w:rsidP="0020384B"/>
      </w:tc>
      <w:tc>
        <w:tcPr>
          <w:tcW w:w="6805" w:type="dxa"/>
          <w:vAlign w:val="center"/>
        </w:tcPr>
        <w:p w:rsidR="00D05F30" w:rsidRPr="00CB2471" w:rsidRDefault="00D05F30" w:rsidP="00A30F62">
          <w:pPr>
            <w:pStyle w:val="KopTekstBUG"/>
          </w:pPr>
          <w:r>
            <w:fldChar w:fldCharType="begin"/>
          </w:r>
          <w:r>
            <w:instrText xml:space="preserve"> STYLEREF  "Titel Doc Type"  \* MERGEFORMAT </w:instrText>
          </w:r>
          <w:r>
            <w:fldChar w:fldCharType="separate"/>
          </w:r>
          <w:r w:rsidR="00350A43">
            <w:rPr>
              <w:b/>
              <w:bCs/>
              <w:noProof/>
            </w:rPr>
            <w:t>Error! No text of specified style in document.</w:t>
          </w:r>
          <w:r>
            <w:rPr>
              <w:noProof/>
            </w:rPr>
            <w:fldChar w:fldCharType="end"/>
          </w:r>
          <w:r w:rsidRPr="00CB2471">
            <w:t xml:space="preserve"> - </w:t>
          </w:r>
          <w:r>
            <w:fldChar w:fldCharType="begin"/>
          </w:r>
          <w:r>
            <w:instrText xml:space="preserve"> STYLEREF  "Titel Document"  \* MERGEFORMAT </w:instrText>
          </w:r>
          <w:r>
            <w:fldChar w:fldCharType="separate"/>
          </w:r>
          <w:r w:rsidR="00350A43">
            <w:rPr>
              <w:b/>
              <w:bCs/>
              <w:noProof/>
            </w:rPr>
            <w:t>Error! No text of specified style in document.</w:t>
          </w:r>
          <w:r>
            <w:rPr>
              <w:noProof/>
            </w:rPr>
            <w:fldChar w:fldCharType="end"/>
          </w:r>
        </w:p>
      </w:tc>
      <w:tc>
        <w:tcPr>
          <w:tcW w:w="3402" w:type="dxa"/>
          <w:vAlign w:val="center"/>
        </w:tcPr>
        <w:p w:rsidR="00D05F30" w:rsidRPr="00CB2471" w:rsidRDefault="00D05F30" w:rsidP="00692784">
          <w:pPr>
            <w:pStyle w:val="VoetTekstRechtsBUG"/>
          </w:pPr>
          <w:r>
            <w:fldChar w:fldCharType="begin"/>
          </w:r>
          <w:r>
            <w:instrText xml:space="preserve"> STYLEREF  Status  \* MERGEFORMAT </w:instrText>
          </w:r>
          <w:r>
            <w:fldChar w:fldCharType="separate"/>
          </w:r>
          <w:r w:rsidR="00350A43">
            <w:rPr>
              <w:b/>
              <w:bCs/>
              <w:noProof/>
            </w:rPr>
            <w:t>Error! No text of specified style in document.</w:t>
          </w:r>
          <w:r>
            <w:rPr>
              <w:noProof/>
            </w:rPr>
            <w:fldChar w:fldCharType="end"/>
          </w:r>
        </w:p>
      </w:tc>
      <w:tc>
        <w:tcPr>
          <w:tcW w:w="284" w:type="dxa"/>
          <w:tcBorders>
            <w:top w:val="single" w:sz="4" w:space="0" w:color="A6A6A6" w:themeColor="background1" w:themeShade="A6"/>
            <w:right w:val="single" w:sz="4" w:space="0" w:color="A6A6A6" w:themeColor="background1" w:themeShade="A6"/>
          </w:tcBorders>
        </w:tcPr>
        <w:p w:rsidR="00D05F30" w:rsidRPr="000D1DF8" w:rsidRDefault="00D05F30" w:rsidP="005B290E">
          <w:pPr>
            <w:jc w:val="right"/>
          </w:pPr>
        </w:p>
      </w:tc>
    </w:tr>
  </w:tbl>
  <w:p w:rsidR="00D05F30" w:rsidRPr="00502EDD" w:rsidRDefault="00D05F30" w:rsidP="006163E1">
    <w:pPr>
      <w:pStyle w:val="KopTekstLijnBUG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1341" w:type="dxa"/>
      <w:tblInd w:w="-885" w:type="dxa"/>
      <w:tblLayout w:type="fixed"/>
      <w:tblLook w:val="04A0" w:firstRow="1" w:lastRow="0" w:firstColumn="1" w:lastColumn="0" w:noHBand="0" w:noVBand="1"/>
    </w:tblPr>
    <w:tblGrid>
      <w:gridCol w:w="3120"/>
      <w:gridCol w:w="8221"/>
    </w:tblGrid>
    <w:tr w:rsidR="00D05F30" w:rsidTr="00153084">
      <w:trPr>
        <w:trHeight w:val="423"/>
      </w:trPr>
      <w:tc>
        <w:tcPr>
          <w:tcW w:w="3120" w:type="dxa"/>
          <w:vMerge w:val="restart"/>
        </w:tcPr>
        <w:p w:rsidR="00D05F30" w:rsidRPr="00796D45" w:rsidRDefault="00D05F30" w:rsidP="00CD7FCC">
          <w:pPr>
            <w:pStyle w:val="KopTekstBUG"/>
          </w:pPr>
        </w:p>
      </w:tc>
      <w:tc>
        <w:tcPr>
          <w:tcW w:w="8221" w:type="dxa"/>
          <w:vMerge w:val="restart"/>
          <w:vAlign w:val="center"/>
        </w:tcPr>
        <w:p w:rsidR="00D05F30" w:rsidRPr="000D4861" w:rsidRDefault="00D05F30" w:rsidP="0027378C">
          <w:pPr>
            <w:pStyle w:val="TitelDocument"/>
            <w:ind w:right="175"/>
            <w:jc w:val="right"/>
          </w:pPr>
        </w:p>
      </w:tc>
    </w:tr>
    <w:tr w:rsidR="00D05F30" w:rsidTr="00153084">
      <w:trPr>
        <w:trHeight w:val="688"/>
      </w:trPr>
      <w:tc>
        <w:tcPr>
          <w:tcW w:w="3120" w:type="dxa"/>
          <w:vMerge/>
        </w:tcPr>
        <w:p w:rsidR="00D05F30" w:rsidRPr="00ED5A08" w:rsidRDefault="00D05F30" w:rsidP="00CD7FCC">
          <w:pPr>
            <w:pStyle w:val="KopTekstBUG"/>
            <w:rPr>
              <w:noProof/>
              <w:lang w:val="nl-NL" w:eastAsia="nl-NL"/>
            </w:rPr>
          </w:pPr>
        </w:p>
      </w:tc>
      <w:tc>
        <w:tcPr>
          <w:tcW w:w="8221" w:type="dxa"/>
          <w:vMerge/>
          <w:vAlign w:val="center"/>
        </w:tcPr>
        <w:p w:rsidR="00D05F30" w:rsidRPr="000D4861" w:rsidRDefault="00D05F30" w:rsidP="00A71802">
          <w:pPr>
            <w:pStyle w:val="KopTekstBUG"/>
            <w:jc w:val="right"/>
          </w:pPr>
        </w:p>
      </w:tc>
    </w:tr>
    <w:tr w:rsidR="00D05F30" w:rsidTr="00153084">
      <w:trPr>
        <w:trHeight w:val="386"/>
      </w:trPr>
      <w:tc>
        <w:tcPr>
          <w:tcW w:w="11341" w:type="dxa"/>
          <w:gridSpan w:val="2"/>
        </w:tcPr>
        <w:p w:rsidR="00D05F30" w:rsidRPr="000D4861" w:rsidRDefault="00D05F30" w:rsidP="00A71802">
          <w:pPr>
            <w:pStyle w:val="KopTekstBUG"/>
            <w:jc w:val="right"/>
          </w:pPr>
        </w:p>
      </w:tc>
    </w:tr>
  </w:tbl>
  <w:p w:rsidR="00D05F30" w:rsidRPr="007A7530" w:rsidRDefault="00D05F30" w:rsidP="00CA4217">
    <w:pPr>
      <w:pStyle w:val="KopTekstBUG"/>
      <w:rPr>
        <w:sz w:val="2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5F30" w:rsidRDefault="00D05F30"/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1341" w:type="dxa"/>
      <w:tblInd w:w="-885" w:type="dxa"/>
      <w:tblLayout w:type="fixed"/>
      <w:tblLook w:val="04A0" w:firstRow="1" w:lastRow="0" w:firstColumn="1" w:lastColumn="0" w:noHBand="0" w:noVBand="1"/>
    </w:tblPr>
    <w:tblGrid>
      <w:gridCol w:w="11341"/>
    </w:tblGrid>
    <w:tr w:rsidR="00D05F30" w:rsidTr="00D05F30">
      <w:trPr>
        <w:trHeight w:hRule="exact" w:val="283"/>
      </w:trPr>
      <w:tc>
        <w:tcPr>
          <w:tcW w:w="11341" w:type="dxa"/>
          <w:vAlign w:val="bottom"/>
        </w:tcPr>
        <w:p w:rsidR="00D05F30" w:rsidRPr="000D1DF8" w:rsidRDefault="00D05F30" w:rsidP="00676164">
          <w:pPr>
            <w:jc w:val="center"/>
          </w:pPr>
          <w:r w:rsidRPr="00153084">
            <w:rPr>
              <w:rFonts w:ascii="Georgia" w:eastAsia="Tahoma" w:hAnsi="Georgia" w:cs="Tahoma"/>
              <w:b/>
              <w:color w:val="009187"/>
              <w:spacing w:val="1"/>
              <w:sz w:val="20"/>
            </w:rPr>
            <w:t xml:space="preserve">Acrobat X &amp; PDF </w:t>
          </w:r>
          <w:proofErr w:type="spellStart"/>
          <w:r w:rsidRPr="00153084">
            <w:rPr>
              <w:rFonts w:ascii="Georgia" w:eastAsia="Tahoma" w:hAnsi="Georgia" w:cs="Tahoma"/>
              <w:b/>
              <w:color w:val="009187"/>
              <w:spacing w:val="1"/>
              <w:sz w:val="20"/>
            </w:rPr>
            <w:t>Creatie</w:t>
          </w:r>
          <w:proofErr w:type="spellEnd"/>
          <w:r w:rsidRPr="00153084">
            <w:rPr>
              <w:rFonts w:ascii="Georgia" w:eastAsia="Tahoma" w:hAnsi="Georgia" w:cs="Tahoma"/>
              <w:b/>
              <w:color w:val="009187"/>
              <w:spacing w:val="1"/>
              <w:sz w:val="20"/>
            </w:rPr>
            <w:t xml:space="preserve"> </w:t>
          </w:r>
        </w:p>
      </w:tc>
    </w:tr>
    <w:tr w:rsidR="00D05F30" w:rsidTr="00E1174F">
      <w:trPr>
        <w:trHeight w:hRule="exact" w:val="283"/>
      </w:trPr>
      <w:tc>
        <w:tcPr>
          <w:tcW w:w="11341" w:type="dxa"/>
        </w:tcPr>
        <w:p w:rsidR="00D05F30" w:rsidRPr="000D1DF8" w:rsidRDefault="00D05F30" w:rsidP="005B290E">
          <w:pPr>
            <w:jc w:val="right"/>
          </w:pPr>
          <w:r>
            <w:rPr>
              <w:noProof/>
              <w:lang w:val="fr-BE" w:eastAsia="fr-BE"/>
            </w:rPr>
            <w:drawing>
              <wp:anchor distT="0" distB="0" distL="114300" distR="114300" simplePos="0" relativeHeight="251658240" behindDoc="0" locked="0" layoutInCell="1" allowOverlap="1" wp14:anchorId="6FDA0274" wp14:editId="199D0CD6">
                <wp:simplePos x="0" y="0"/>
                <wp:positionH relativeFrom="column">
                  <wp:posOffset>-56431</wp:posOffset>
                </wp:positionH>
                <wp:positionV relativeFrom="paragraph">
                  <wp:posOffset>48895</wp:posOffset>
                </wp:positionV>
                <wp:extent cx="7181850" cy="150495"/>
                <wp:effectExtent l="0" t="0" r="0" b="1905"/>
                <wp:wrapNone/>
                <wp:docPr id="39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181850" cy="15049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:rsidR="00D05F30" w:rsidRPr="00153084" w:rsidRDefault="00D05F30" w:rsidP="00153084">
    <w:pPr>
      <w:pStyle w:val="KopTekstLijnBUG"/>
      <w:pBdr>
        <w:bottom w:val="none" w:sz="0" w:space="0" w:color="auto"/>
      </w:pBdr>
      <w:tabs>
        <w:tab w:val="left" w:pos="2263"/>
      </w:tabs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0774" w:type="dxa"/>
      <w:tblInd w:w="-601" w:type="dxa"/>
      <w:tblLayout w:type="fixed"/>
      <w:tblLook w:val="04A0" w:firstRow="1" w:lastRow="0" w:firstColumn="1" w:lastColumn="0" w:noHBand="0" w:noVBand="1"/>
    </w:tblPr>
    <w:tblGrid>
      <w:gridCol w:w="283"/>
      <w:gridCol w:w="3404"/>
      <w:gridCol w:w="6803"/>
      <w:gridCol w:w="284"/>
    </w:tblGrid>
    <w:tr w:rsidR="00D05F30" w:rsidTr="00F76FA8">
      <w:trPr>
        <w:trHeight w:val="423"/>
      </w:trPr>
      <w:tc>
        <w:tcPr>
          <w:tcW w:w="283" w:type="dxa"/>
          <w:tcBorders>
            <w:top w:val="single" w:sz="4" w:space="0" w:color="A6A6A6" w:themeColor="background1" w:themeShade="A6"/>
            <w:left w:val="single" w:sz="4" w:space="0" w:color="A6A6A6" w:themeColor="background1" w:themeShade="A6"/>
          </w:tcBorders>
        </w:tcPr>
        <w:p w:rsidR="00D05F30" w:rsidRPr="00796D45" w:rsidRDefault="00D05F30" w:rsidP="00991B7E"/>
      </w:tc>
      <w:tc>
        <w:tcPr>
          <w:tcW w:w="3404" w:type="dxa"/>
          <w:vMerge w:val="restart"/>
        </w:tcPr>
        <w:p w:rsidR="00D05F30" w:rsidRPr="00796D45" w:rsidRDefault="00D05F30" w:rsidP="00CD7FCC">
          <w:pPr>
            <w:pStyle w:val="KopTekstBUG"/>
          </w:pPr>
          <w:r w:rsidRPr="00ED5A08">
            <w:rPr>
              <w:noProof/>
              <w:lang w:val="fr-BE" w:eastAsia="fr-BE"/>
            </w:rPr>
            <w:drawing>
              <wp:inline distT="0" distB="0" distL="0" distR="0">
                <wp:extent cx="1834688" cy="795169"/>
                <wp:effectExtent l="19050" t="0" r="0" b="0"/>
                <wp:docPr id="6" name="Picture 2" descr="Electrabel-GS_c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lectrabel-GS_c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42435" cy="79852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3" w:type="dxa"/>
          <w:vMerge w:val="restart"/>
          <w:vAlign w:val="center"/>
        </w:tcPr>
        <w:p w:rsidR="00D05F30" w:rsidRPr="000D4861" w:rsidRDefault="00D05F30" w:rsidP="00A71802">
          <w:pPr>
            <w:pStyle w:val="KopTekstBUG"/>
            <w:jc w:val="right"/>
          </w:pPr>
        </w:p>
      </w:tc>
      <w:tc>
        <w:tcPr>
          <w:tcW w:w="284" w:type="dxa"/>
          <w:tcBorders>
            <w:top w:val="single" w:sz="4" w:space="0" w:color="A6A6A6" w:themeColor="background1" w:themeShade="A6"/>
            <w:right w:val="single" w:sz="4" w:space="0" w:color="A6A6A6" w:themeColor="background1" w:themeShade="A6"/>
          </w:tcBorders>
        </w:tcPr>
        <w:p w:rsidR="00D05F30" w:rsidRPr="00796D45" w:rsidRDefault="00D05F30" w:rsidP="00796D45"/>
      </w:tc>
    </w:tr>
    <w:tr w:rsidR="00D05F30" w:rsidTr="00272BDF">
      <w:trPr>
        <w:trHeight w:val="688"/>
      </w:trPr>
      <w:tc>
        <w:tcPr>
          <w:tcW w:w="283" w:type="dxa"/>
        </w:tcPr>
        <w:p w:rsidR="00D05F30" w:rsidRPr="00796D45" w:rsidRDefault="00D05F30" w:rsidP="00991B7E"/>
      </w:tc>
      <w:tc>
        <w:tcPr>
          <w:tcW w:w="3404" w:type="dxa"/>
          <w:vMerge/>
        </w:tcPr>
        <w:p w:rsidR="00D05F30" w:rsidRPr="00ED5A08" w:rsidRDefault="00D05F30" w:rsidP="00CD7FCC">
          <w:pPr>
            <w:pStyle w:val="KopTekstBUG"/>
            <w:rPr>
              <w:noProof/>
              <w:lang w:val="nl-NL" w:eastAsia="nl-NL"/>
            </w:rPr>
          </w:pPr>
        </w:p>
      </w:tc>
      <w:tc>
        <w:tcPr>
          <w:tcW w:w="6803" w:type="dxa"/>
          <w:vMerge/>
          <w:vAlign w:val="center"/>
        </w:tcPr>
        <w:p w:rsidR="00D05F30" w:rsidRPr="000D4861" w:rsidRDefault="00D05F30" w:rsidP="00A71802">
          <w:pPr>
            <w:pStyle w:val="KopTekstBUG"/>
            <w:jc w:val="right"/>
          </w:pPr>
        </w:p>
      </w:tc>
      <w:tc>
        <w:tcPr>
          <w:tcW w:w="284" w:type="dxa"/>
        </w:tcPr>
        <w:p w:rsidR="00D05F30" w:rsidRPr="00796D45" w:rsidRDefault="00D05F30" w:rsidP="00796D45"/>
      </w:tc>
    </w:tr>
  </w:tbl>
  <w:p w:rsidR="00D05F30" w:rsidRPr="007A7530" w:rsidRDefault="00D05F30" w:rsidP="00CA4217">
    <w:pPr>
      <w:pStyle w:val="KopTekstBUG"/>
      <w:rPr>
        <w:sz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BD921CAA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C420AF48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07022596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83C23A0E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C1D6AFA8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8AA41742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A52E5464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32541E02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7BBC5D0E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3D900B2E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90D677F"/>
    <w:multiLevelType w:val="multilevel"/>
    <w:tmpl w:val="6E9E1B1A"/>
    <w:name w:val="BUGbullets"/>
    <w:lvl w:ilvl="0">
      <w:start w:val="1"/>
      <w:numFmt w:val="bullet"/>
      <w:lvlText w:val=""/>
      <w:lvlJc w:val="left"/>
      <w:pPr>
        <w:tabs>
          <w:tab w:val="num" w:pos="1213"/>
        </w:tabs>
        <w:ind w:left="1136" w:hanging="283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496"/>
        </w:tabs>
        <w:ind w:left="1420" w:hanging="284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tabs>
          <w:tab w:val="num" w:pos="1780"/>
        </w:tabs>
        <w:ind w:left="1703" w:hanging="283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2063"/>
        </w:tabs>
        <w:ind w:left="1987" w:hanging="284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tabs>
          <w:tab w:val="num" w:pos="2347"/>
        </w:tabs>
        <w:ind w:left="2270" w:hanging="283"/>
      </w:pPr>
      <w:rPr>
        <w:rFonts w:ascii="Symbol" w:hAnsi="Symbol" w:hint="default"/>
      </w:rPr>
    </w:lvl>
    <w:lvl w:ilvl="5">
      <w:start w:val="1"/>
      <w:numFmt w:val="none"/>
      <w:lvlText w:val=""/>
      <w:lvlJc w:val="left"/>
      <w:pPr>
        <w:tabs>
          <w:tab w:val="num" w:pos="2347"/>
        </w:tabs>
        <w:ind w:left="2270" w:hanging="283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2347"/>
        </w:tabs>
        <w:ind w:left="2270" w:hanging="283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2347"/>
        </w:tabs>
        <w:ind w:left="2270" w:hanging="283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2347"/>
        </w:tabs>
        <w:ind w:left="2270" w:hanging="283"/>
      </w:pPr>
      <w:rPr>
        <w:rFonts w:hint="default"/>
      </w:rPr>
    </w:lvl>
  </w:abstractNum>
  <w:abstractNum w:abstractNumId="11">
    <w:nsid w:val="0CD460DB"/>
    <w:multiLevelType w:val="multilevel"/>
    <w:tmpl w:val="7C66EB84"/>
    <w:styleLink w:val="BlockList1"/>
    <w:lvl w:ilvl="0">
      <w:start w:val="1"/>
      <w:numFmt w:val="bullet"/>
      <w:lvlText w:val=""/>
      <w:lvlJc w:val="left"/>
      <w:pPr>
        <w:tabs>
          <w:tab w:val="num" w:pos="2268"/>
        </w:tabs>
        <w:ind w:left="2268" w:hanging="283"/>
      </w:pPr>
      <w:rPr>
        <w:rFonts w:ascii="Symbol" w:hAnsi="Symbol" w:hint="default"/>
        <w:color w:val="auto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">
    <w:nsid w:val="0DE95298"/>
    <w:multiLevelType w:val="multilevel"/>
    <w:tmpl w:val="91445A9E"/>
    <w:styleLink w:val="Lijstbullet"/>
    <w:lvl w:ilvl="0">
      <w:start w:val="1"/>
      <w:numFmt w:val="bullet"/>
      <w:pStyle w:val="Lijst1"/>
      <w:lvlText w:val=""/>
      <w:lvlJc w:val="left"/>
      <w:pPr>
        <w:tabs>
          <w:tab w:val="num" w:pos="425"/>
        </w:tabs>
        <w:ind w:left="425" w:hanging="425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851"/>
        </w:tabs>
        <w:ind w:left="851" w:hanging="426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Jc w:val="left"/>
      <w:pPr>
        <w:tabs>
          <w:tab w:val="num" w:pos="1276"/>
        </w:tabs>
        <w:ind w:left="1276" w:hanging="425"/>
      </w:pPr>
      <w:rPr>
        <w:rFonts w:ascii="Symbol" w:hAnsi="Symbol" w:hint="default"/>
        <w:color w:val="auto"/>
      </w:rPr>
    </w:lvl>
    <w:lvl w:ilvl="3">
      <w:start w:val="1"/>
      <w:numFmt w:val="bullet"/>
      <w:lvlText w:val=""/>
      <w:lvlJc w:val="left"/>
      <w:pPr>
        <w:tabs>
          <w:tab w:val="num" w:pos="1701"/>
        </w:tabs>
        <w:ind w:left="1701" w:hanging="425"/>
      </w:pPr>
      <w:rPr>
        <w:rFonts w:ascii="Symbol" w:hAnsi="Symbol" w:hint="default"/>
        <w:color w:val="auto"/>
      </w:rPr>
    </w:lvl>
    <w:lvl w:ilvl="4">
      <w:start w:val="1"/>
      <w:numFmt w:val="bullet"/>
      <w:lvlText w:val=""/>
      <w:lvlJc w:val="left"/>
      <w:pPr>
        <w:tabs>
          <w:tab w:val="num" w:pos="2126"/>
        </w:tabs>
        <w:ind w:left="2126" w:hanging="425"/>
      </w:pPr>
      <w:rPr>
        <w:rFonts w:ascii="Symbol" w:hAnsi="Symbol" w:hint="default"/>
        <w:color w:val="auto"/>
      </w:rPr>
    </w:lvl>
    <w:lvl w:ilvl="5">
      <w:start w:val="1"/>
      <w:numFmt w:val="bullet"/>
      <w:lvlText w:val=""/>
      <w:lvlJc w:val="left"/>
      <w:pPr>
        <w:tabs>
          <w:tab w:val="num" w:pos="2552"/>
        </w:tabs>
        <w:ind w:left="2552" w:hanging="426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Jc w:val="left"/>
      <w:pPr>
        <w:tabs>
          <w:tab w:val="num" w:pos="2977"/>
        </w:tabs>
        <w:ind w:left="2977" w:hanging="425"/>
      </w:pPr>
      <w:rPr>
        <w:rFonts w:ascii="Symbol" w:hAnsi="Symbol" w:hint="default"/>
        <w:color w:val="auto"/>
      </w:rPr>
    </w:lvl>
    <w:lvl w:ilvl="7">
      <w:start w:val="1"/>
      <w:numFmt w:val="bullet"/>
      <w:lvlText w:val=""/>
      <w:lvlJc w:val="left"/>
      <w:pPr>
        <w:tabs>
          <w:tab w:val="num" w:pos="3402"/>
        </w:tabs>
        <w:ind w:left="3402" w:hanging="425"/>
      </w:pPr>
      <w:rPr>
        <w:rFonts w:ascii="Symbol" w:hAnsi="Symbol" w:hint="default"/>
        <w:color w:val="auto"/>
      </w:rPr>
    </w:lvl>
    <w:lvl w:ilvl="8">
      <w:start w:val="1"/>
      <w:numFmt w:val="bullet"/>
      <w:lvlText w:val=""/>
      <w:lvlJc w:val="left"/>
      <w:pPr>
        <w:tabs>
          <w:tab w:val="num" w:pos="3827"/>
        </w:tabs>
        <w:ind w:left="3827" w:hanging="425"/>
      </w:pPr>
      <w:rPr>
        <w:rFonts w:ascii="Symbol" w:hAnsi="Symbol" w:hint="default"/>
        <w:color w:val="auto"/>
      </w:rPr>
    </w:lvl>
  </w:abstractNum>
  <w:abstractNum w:abstractNumId="13">
    <w:nsid w:val="1B374953"/>
    <w:multiLevelType w:val="multilevel"/>
    <w:tmpl w:val="95406404"/>
    <w:styleLink w:val="LijstNum1"/>
    <w:lvl w:ilvl="0">
      <w:start w:val="1"/>
      <w:numFmt w:val="decimal"/>
      <w:pStyle w:val="Lijstgenummerd"/>
      <w:lvlText w:val="%1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b w:val="0"/>
        <w:i w:val="0"/>
        <w:sz w:val="20"/>
      </w:rPr>
    </w:lvl>
    <w:lvl w:ilvl="1">
      <w:start w:val="1"/>
      <w:numFmt w:val="decimal"/>
      <w:lvlText w:val="%2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auto"/>
        <w:sz w:val="20"/>
      </w:rPr>
    </w:lvl>
    <w:lvl w:ilvl="2">
      <w:start w:val="1"/>
      <w:numFmt w:val="decimal"/>
      <w:lvlText w:val="%3"/>
      <w:lvlJc w:val="left"/>
      <w:pPr>
        <w:tabs>
          <w:tab w:val="num" w:pos="852"/>
        </w:tabs>
        <w:ind w:left="1276" w:hanging="425"/>
      </w:pPr>
      <w:rPr>
        <w:rFonts w:hint="default"/>
      </w:rPr>
    </w:lvl>
    <w:lvl w:ilvl="3">
      <w:start w:val="1"/>
      <w:numFmt w:val="decimal"/>
      <w:lvlText w:val="%4"/>
      <w:lvlJc w:val="left"/>
      <w:pPr>
        <w:tabs>
          <w:tab w:val="num" w:pos="1276"/>
        </w:tabs>
        <w:ind w:left="1701" w:hanging="425"/>
      </w:pPr>
      <w:rPr>
        <w:rFonts w:hint="default"/>
      </w:rPr>
    </w:lvl>
    <w:lvl w:ilvl="4">
      <w:start w:val="1"/>
      <w:numFmt w:val="decimal"/>
      <w:lvlText w:val="%5"/>
      <w:lvlJc w:val="left"/>
      <w:pPr>
        <w:tabs>
          <w:tab w:val="num" w:pos="1701"/>
        </w:tabs>
        <w:ind w:left="2126" w:hanging="425"/>
      </w:pPr>
      <w:rPr>
        <w:rFonts w:hint="default"/>
      </w:rPr>
    </w:lvl>
    <w:lvl w:ilvl="5">
      <w:start w:val="1"/>
      <w:numFmt w:val="decimal"/>
      <w:lvlText w:val="%6"/>
      <w:lvlJc w:val="left"/>
      <w:pPr>
        <w:tabs>
          <w:tab w:val="num" w:pos="2126"/>
        </w:tabs>
        <w:ind w:left="2552" w:hanging="426"/>
      </w:pPr>
      <w:rPr>
        <w:rFonts w:hint="default"/>
      </w:rPr>
    </w:lvl>
    <w:lvl w:ilvl="6">
      <w:start w:val="1"/>
      <w:numFmt w:val="decimal"/>
      <w:lvlText w:val="%7"/>
      <w:lvlJc w:val="left"/>
      <w:pPr>
        <w:tabs>
          <w:tab w:val="num" w:pos="2552"/>
        </w:tabs>
        <w:ind w:left="2977" w:hanging="425"/>
      </w:pPr>
      <w:rPr>
        <w:rFonts w:hint="default"/>
      </w:rPr>
    </w:lvl>
    <w:lvl w:ilvl="7">
      <w:start w:val="1"/>
      <w:numFmt w:val="decimal"/>
      <w:lvlText w:val="%8"/>
      <w:lvlJc w:val="left"/>
      <w:pPr>
        <w:tabs>
          <w:tab w:val="num" w:pos="2977"/>
        </w:tabs>
        <w:ind w:left="3402" w:hanging="425"/>
      </w:pPr>
      <w:rPr>
        <w:rFonts w:hint="default"/>
      </w:rPr>
    </w:lvl>
    <w:lvl w:ilvl="8">
      <w:start w:val="1"/>
      <w:numFmt w:val="decimal"/>
      <w:lvlText w:val="%9"/>
      <w:lvlJc w:val="left"/>
      <w:pPr>
        <w:tabs>
          <w:tab w:val="num" w:pos="3402"/>
        </w:tabs>
        <w:ind w:left="3827" w:hanging="425"/>
      </w:pPr>
      <w:rPr>
        <w:rFonts w:hint="default"/>
      </w:rPr>
    </w:lvl>
  </w:abstractNum>
  <w:abstractNum w:abstractNumId="14">
    <w:nsid w:val="1E154B9B"/>
    <w:multiLevelType w:val="multilevel"/>
    <w:tmpl w:val="0BC8410A"/>
    <w:styleLink w:val="TabelLijstNum1"/>
    <w:lvl w:ilvl="0">
      <w:start w:val="1"/>
      <w:numFmt w:val="decimal"/>
      <w:pStyle w:val="Tabellijstgenummerd"/>
      <w:lvlText w:val="%1"/>
      <w:lvlJc w:val="left"/>
      <w:pPr>
        <w:tabs>
          <w:tab w:val="num" w:pos="425"/>
        </w:tabs>
        <w:ind w:left="425" w:hanging="425"/>
      </w:pPr>
      <w:rPr>
        <w:rFonts w:ascii="Arial" w:hAnsi="Arial" w:hint="default"/>
      </w:rPr>
    </w:lvl>
    <w:lvl w:ilvl="1">
      <w:start w:val="1"/>
      <w:numFmt w:val="bullet"/>
      <w:lvlText w:val=""/>
      <w:lvlJc w:val="left"/>
      <w:pPr>
        <w:ind w:left="851" w:hanging="426"/>
      </w:pPr>
      <w:rPr>
        <w:rFonts w:ascii="Symbol" w:hAnsi="Symbol" w:hint="default"/>
      </w:rPr>
    </w:lvl>
    <w:lvl w:ilvl="2">
      <w:start w:val="1"/>
      <w:numFmt w:val="decimal"/>
      <w:lvlText w:val="%3"/>
      <w:lvlJc w:val="left"/>
      <w:pPr>
        <w:ind w:left="1276" w:hanging="425"/>
      </w:pPr>
      <w:rPr>
        <w:rFonts w:hint="default"/>
      </w:rPr>
    </w:lvl>
    <w:lvl w:ilvl="3">
      <w:start w:val="1"/>
      <w:numFmt w:val="decimal"/>
      <w:lvlText w:val="%4"/>
      <w:lvlJc w:val="left"/>
      <w:pPr>
        <w:ind w:left="1701" w:hanging="425"/>
      </w:pPr>
      <w:rPr>
        <w:rFonts w:hint="default"/>
      </w:rPr>
    </w:lvl>
    <w:lvl w:ilvl="4">
      <w:start w:val="1"/>
      <w:numFmt w:val="decimal"/>
      <w:lvlText w:val="%5"/>
      <w:lvlJc w:val="left"/>
      <w:pPr>
        <w:tabs>
          <w:tab w:val="num" w:pos="2126"/>
        </w:tabs>
        <w:ind w:left="2126" w:hanging="425"/>
      </w:pPr>
      <w:rPr>
        <w:rFonts w:hint="default"/>
      </w:rPr>
    </w:lvl>
    <w:lvl w:ilvl="5">
      <w:start w:val="1"/>
      <w:numFmt w:val="decimal"/>
      <w:lvlText w:val="%6"/>
      <w:lvlJc w:val="left"/>
      <w:pPr>
        <w:ind w:left="2552" w:hanging="426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hint="default"/>
      </w:rPr>
    </w:lvl>
    <w:lvl w:ilvl="7">
      <w:start w:val="1"/>
      <w:numFmt w:val="decimal"/>
      <w:lvlText w:val="%8"/>
      <w:lvlJc w:val="left"/>
      <w:pPr>
        <w:tabs>
          <w:tab w:val="num" w:pos="3402"/>
        </w:tabs>
        <w:ind w:left="3402" w:hanging="425"/>
      </w:pPr>
      <w:rPr>
        <w:rFonts w:hint="default"/>
      </w:rPr>
    </w:lvl>
    <w:lvl w:ilvl="8">
      <w:start w:val="1"/>
      <w:numFmt w:val="decimal"/>
      <w:lvlText w:val="%9"/>
      <w:lvlJc w:val="left"/>
      <w:pPr>
        <w:ind w:left="3827" w:hanging="425"/>
      </w:pPr>
      <w:rPr>
        <w:rFonts w:hint="default"/>
      </w:rPr>
    </w:lvl>
  </w:abstractNum>
  <w:abstractNum w:abstractNumId="15">
    <w:nsid w:val="21014862"/>
    <w:multiLevelType w:val="multilevel"/>
    <w:tmpl w:val="4CB42D90"/>
    <w:styleLink w:val="LijstNumIndent1"/>
    <w:lvl w:ilvl="0">
      <w:start w:val="1"/>
      <w:numFmt w:val="decimal"/>
      <w:pStyle w:val="Lijstgenummerdinsprong"/>
      <w:lvlText w:val="%1"/>
      <w:lvlJc w:val="left"/>
      <w:pPr>
        <w:tabs>
          <w:tab w:val="num" w:pos="426"/>
        </w:tabs>
        <w:ind w:left="851" w:hanging="426"/>
      </w:pPr>
      <w:rPr>
        <w:rFonts w:ascii="Arial" w:hAnsi="Arial" w:hint="default"/>
      </w:rPr>
    </w:lvl>
    <w:lvl w:ilvl="1">
      <w:start w:val="1"/>
      <w:numFmt w:val="decimal"/>
      <w:lvlText w:val="%2"/>
      <w:lvlJc w:val="left"/>
      <w:pPr>
        <w:tabs>
          <w:tab w:val="num" w:pos="851"/>
        </w:tabs>
        <w:ind w:left="1276" w:hanging="425"/>
      </w:pPr>
      <w:rPr>
        <w:rFonts w:hint="default"/>
      </w:rPr>
    </w:lvl>
    <w:lvl w:ilvl="2">
      <w:start w:val="1"/>
      <w:numFmt w:val="decimal"/>
      <w:lvlText w:val="%3"/>
      <w:lvlJc w:val="left"/>
      <w:pPr>
        <w:tabs>
          <w:tab w:val="num" w:pos="1418"/>
        </w:tabs>
        <w:ind w:left="1701" w:hanging="425"/>
      </w:pPr>
      <w:rPr>
        <w:rFonts w:hint="default"/>
      </w:rPr>
    </w:lvl>
    <w:lvl w:ilvl="3">
      <w:start w:val="1"/>
      <w:numFmt w:val="decimal"/>
      <w:lvlText w:val="%4"/>
      <w:lvlJc w:val="left"/>
      <w:pPr>
        <w:tabs>
          <w:tab w:val="num" w:pos="1701"/>
        </w:tabs>
        <w:ind w:left="2126" w:hanging="425"/>
      </w:pPr>
      <w:rPr>
        <w:rFonts w:hint="default"/>
      </w:rPr>
    </w:lvl>
    <w:lvl w:ilvl="4">
      <w:start w:val="1"/>
      <w:numFmt w:val="decimal"/>
      <w:lvlText w:val="%5"/>
      <w:lvlJc w:val="left"/>
      <w:pPr>
        <w:tabs>
          <w:tab w:val="num" w:pos="2127"/>
        </w:tabs>
        <w:ind w:left="2552" w:hanging="426"/>
      </w:pPr>
      <w:rPr>
        <w:rFonts w:hint="default"/>
      </w:rPr>
    </w:lvl>
    <w:lvl w:ilvl="5">
      <w:start w:val="1"/>
      <w:numFmt w:val="decimal"/>
      <w:lvlText w:val="%6"/>
      <w:lvlJc w:val="left"/>
      <w:pPr>
        <w:tabs>
          <w:tab w:val="num" w:pos="2552"/>
        </w:tabs>
        <w:ind w:left="2977" w:hanging="425"/>
      </w:pPr>
      <w:rPr>
        <w:rFonts w:hint="default"/>
      </w:rPr>
    </w:lvl>
    <w:lvl w:ilvl="6">
      <w:start w:val="1"/>
      <w:numFmt w:val="decimal"/>
      <w:lvlText w:val="%7"/>
      <w:lvlJc w:val="left"/>
      <w:pPr>
        <w:tabs>
          <w:tab w:val="num" w:pos="25515"/>
        </w:tabs>
        <w:ind w:left="3402" w:hanging="425"/>
      </w:pPr>
      <w:rPr>
        <w:rFonts w:hint="default"/>
      </w:rPr>
    </w:lvl>
    <w:lvl w:ilvl="7">
      <w:start w:val="1"/>
      <w:numFmt w:val="decimal"/>
      <w:lvlText w:val="%8"/>
      <w:lvlJc w:val="left"/>
      <w:pPr>
        <w:tabs>
          <w:tab w:val="num" w:pos="3402"/>
        </w:tabs>
        <w:ind w:left="3827" w:hanging="425"/>
      </w:pPr>
      <w:rPr>
        <w:rFonts w:hint="default"/>
      </w:rPr>
    </w:lvl>
    <w:lvl w:ilvl="8">
      <w:start w:val="1"/>
      <w:numFmt w:val="decimal"/>
      <w:lvlText w:val="%9"/>
      <w:lvlJc w:val="left"/>
      <w:pPr>
        <w:tabs>
          <w:tab w:val="num" w:pos="3828"/>
        </w:tabs>
        <w:ind w:left="4253" w:hanging="426"/>
      </w:pPr>
      <w:rPr>
        <w:rFonts w:hint="default"/>
      </w:rPr>
    </w:lvl>
  </w:abstractNum>
  <w:abstractNum w:abstractNumId="16">
    <w:nsid w:val="2E953D38"/>
    <w:multiLevelType w:val="multilevel"/>
    <w:tmpl w:val="184C92DE"/>
    <w:styleLink w:val="TableListIndent1"/>
    <w:lvl w:ilvl="0">
      <w:start w:val="1"/>
      <w:numFmt w:val="bullet"/>
      <w:pStyle w:val="Tabellijstinsprong"/>
      <w:lvlText w:val=""/>
      <w:lvlJc w:val="left"/>
      <w:pPr>
        <w:tabs>
          <w:tab w:val="num" w:pos="851"/>
        </w:tabs>
        <w:ind w:left="851" w:hanging="426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1276"/>
        </w:tabs>
        <w:ind w:left="1276" w:hanging="425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Jc w:val="left"/>
      <w:pPr>
        <w:tabs>
          <w:tab w:val="num" w:pos="1701"/>
        </w:tabs>
        <w:ind w:left="1701" w:hanging="425"/>
      </w:pPr>
      <w:rPr>
        <w:rFonts w:ascii="Symbol" w:hAnsi="Symbol" w:hint="default"/>
        <w:color w:val="auto"/>
      </w:rPr>
    </w:lvl>
    <w:lvl w:ilvl="3">
      <w:start w:val="1"/>
      <w:numFmt w:val="bullet"/>
      <w:lvlText w:val=""/>
      <w:lvlJc w:val="left"/>
      <w:pPr>
        <w:tabs>
          <w:tab w:val="num" w:pos="2126"/>
        </w:tabs>
        <w:ind w:left="2126" w:hanging="425"/>
      </w:pPr>
      <w:rPr>
        <w:rFonts w:ascii="Symbol" w:hAnsi="Symbol" w:hint="default"/>
        <w:color w:val="auto"/>
      </w:rPr>
    </w:lvl>
    <w:lvl w:ilvl="4">
      <w:start w:val="1"/>
      <w:numFmt w:val="bullet"/>
      <w:lvlText w:val=""/>
      <w:lvlJc w:val="left"/>
      <w:pPr>
        <w:tabs>
          <w:tab w:val="num" w:pos="2552"/>
        </w:tabs>
        <w:ind w:left="2552" w:hanging="426"/>
      </w:pPr>
      <w:rPr>
        <w:rFonts w:ascii="Symbol" w:hAnsi="Symbol" w:hint="default"/>
        <w:color w:val="auto"/>
      </w:rPr>
    </w:lvl>
    <w:lvl w:ilvl="5">
      <w:start w:val="1"/>
      <w:numFmt w:val="bullet"/>
      <w:lvlText w:val=""/>
      <w:lvlJc w:val="left"/>
      <w:pPr>
        <w:tabs>
          <w:tab w:val="num" w:pos="2977"/>
        </w:tabs>
        <w:ind w:left="2977" w:hanging="425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Jc w:val="left"/>
      <w:pPr>
        <w:tabs>
          <w:tab w:val="num" w:pos="3402"/>
        </w:tabs>
        <w:ind w:left="3402" w:hanging="425"/>
      </w:pPr>
      <w:rPr>
        <w:rFonts w:ascii="Symbol" w:hAnsi="Symbol" w:hint="default"/>
        <w:color w:val="auto"/>
      </w:rPr>
    </w:lvl>
    <w:lvl w:ilvl="7">
      <w:start w:val="1"/>
      <w:numFmt w:val="bullet"/>
      <w:lvlText w:val=""/>
      <w:lvlJc w:val="left"/>
      <w:pPr>
        <w:tabs>
          <w:tab w:val="num" w:pos="3827"/>
        </w:tabs>
        <w:ind w:left="3827" w:hanging="425"/>
      </w:pPr>
      <w:rPr>
        <w:rFonts w:ascii="Symbol" w:hAnsi="Symbol" w:hint="default"/>
        <w:color w:val="auto"/>
      </w:rPr>
    </w:lvl>
    <w:lvl w:ilvl="8">
      <w:start w:val="1"/>
      <w:numFmt w:val="bullet"/>
      <w:lvlText w:val=""/>
      <w:lvlJc w:val="left"/>
      <w:pPr>
        <w:tabs>
          <w:tab w:val="num" w:pos="4253"/>
        </w:tabs>
        <w:ind w:left="4253" w:hanging="426"/>
      </w:pPr>
      <w:rPr>
        <w:rFonts w:ascii="Symbol" w:hAnsi="Symbol" w:hint="default"/>
        <w:color w:val="auto"/>
      </w:rPr>
    </w:lvl>
  </w:abstractNum>
  <w:abstractNum w:abstractNumId="17">
    <w:nsid w:val="2F6B5FB9"/>
    <w:multiLevelType w:val="hybridMultilevel"/>
    <w:tmpl w:val="0696209C"/>
    <w:name w:val="BUGbullets2"/>
    <w:lvl w:ilvl="0" w:tplc="4B927A76">
      <w:start w:val="1"/>
      <w:numFmt w:val="bullet"/>
      <w:lvlText w:val=""/>
      <w:lvlJc w:val="left"/>
      <w:pPr>
        <w:tabs>
          <w:tab w:val="num" w:pos="3200"/>
        </w:tabs>
        <w:ind w:left="3123" w:hanging="283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2012"/>
        </w:tabs>
        <w:ind w:left="2012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732"/>
        </w:tabs>
        <w:ind w:left="273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452"/>
        </w:tabs>
        <w:ind w:left="345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172"/>
        </w:tabs>
        <w:ind w:left="4172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92"/>
        </w:tabs>
        <w:ind w:left="489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612"/>
        </w:tabs>
        <w:ind w:left="561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332"/>
        </w:tabs>
        <w:ind w:left="6332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052"/>
        </w:tabs>
        <w:ind w:left="7052" w:hanging="360"/>
      </w:pPr>
      <w:rPr>
        <w:rFonts w:ascii="Wingdings" w:hAnsi="Wingdings" w:hint="default"/>
      </w:rPr>
    </w:lvl>
  </w:abstractNum>
  <w:abstractNum w:abstractNumId="18">
    <w:nsid w:val="3202300B"/>
    <w:multiLevelType w:val="multilevel"/>
    <w:tmpl w:val="52282FBC"/>
    <w:styleLink w:val="Tabellijst11"/>
    <w:lvl w:ilvl="0">
      <w:start w:val="1"/>
      <w:numFmt w:val="bullet"/>
      <w:pStyle w:val="Tabellijst"/>
      <w:lvlText w:val=""/>
      <w:lvlJc w:val="left"/>
      <w:pPr>
        <w:tabs>
          <w:tab w:val="num" w:pos="425"/>
        </w:tabs>
        <w:ind w:left="425" w:hanging="425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851"/>
        </w:tabs>
        <w:ind w:left="851" w:hanging="426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Jc w:val="left"/>
      <w:pPr>
        <w:tabs>
          <w:tab w:val="num" w:pos="1276"/>
        </w:tabs>
        <w:ind w:left="1276" w:hanging="425"/>
      </w:pPr>
      <w:rPr>
        <w:rFonts w:ascii="Symbol" w:hAnsi="Symbol" w:hint="default"/>
        <w:color w:val="auto"/>
      </w:rPr>
    </w:lvl>
    <w:lvl w:ilvl="3">
      <w:start w:val="1"/>
      <w:numFmt w:val="bullet"/>
      <w:lvlText w:val=""/>
      <w:lvlJc w:val="left"/>
      <w:pPr>
        <w:tabs>
          <w:tab w:val="num" w:pos="1701"/>
        </w:tabs>
        <w:ind w:left="1701" w:hanging="425"/>
      </w:pPr>
      <w:rPr>
        <w:rFonts w:ascii="Symbol" w:hAnsi="Symbol" w:hint="default"/>
        <w:color w:val="auto"/>
      </w:rPr>
    </w:lvl>
    <w:lvl w:ilvl="4">
      <w:start w:val="1"/>
      <w:numFmt w:val="bullet"/>
      <w:lvlText w:val=""/>
      <w:lvlJc w:val="left"/>
      <w:pPr>
        <w:tabs>
          <w:tab w:val="num" w:pos="2126"/>
        </w:tabs>
        <w:ind w:left="2126" w:hanging="425"/>
      </w:pPr>
      <w:rPr>
        <w:rFonts w:ascii="Symbol" w:hAnsi="Symbol" w:hint="default"/>
        <w:color w:val="auto"/>
      </w:rPr>
    </w:lvl>
    <w:lvl w:ilvl="5">
      <w:start w:val="1"/>
      <w:numFmt w:val="bullet"/>
      <w:lvlText w:val=""/>
      <w:lvlJc w:val="left"/>
      <w:pPr>
        <w:tabs>
          <w:tab w:val="num" w:pos="2552"/>
        </w:tabs>
        <w:ind w:left="2552" w:hanging="426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Jc w:val="left"/>
      <w:pPr>
        <w:tabs>
          <w:tab w:val="num" w:pos="2977"/>
        </w:tabs>
        <w:ind w:left="2977" w:hanging="425"/>
      </w:pPr>
      <w:rPr>
        <w:rFonts w:ascii="Symbol" w:hAnsi="Symbol" w:hint="default"/>
        <w:color w:val="auto"/>
      </w:rPr>
    </w:lvl>
    <w:lvl w:ilvl="7">
      <w:start w:val="1"/>
      <w:numFmt w:val="bullet"/>
      <w:lvlText w:val=""/>
      <w:lvlJc w:val="left"/>
      <w:pPr>
        <w:tabs>
          <w:tab w:val="num" w:pos="3402"/>
        </w:tabs>
        <w:ind w:left="3402" w:hanging="425"/>
      </w:pPr>
      <w:rPr>
        <w:rFonts w:ascii="Symbol" w:hAnsi="Symbol" w:hint="default"/>
        <w:color w:val="auto"/>
      </w:rPr>
    </w:lvl>
    <w:lvl w:ilvl="8">
      <w:start w:val="1"/>
      <w:numFmt w:val="bullet"/>
      <w:lvlText w:val=""/>
      <w:lvlJc w:val="left"/>
      <w:pPr>
        <w:tabs>
          <w:tab w:val="num" w:pos="3827"/>
        </w:tabs>
        <w:ind w:left="3827" w:hanging="425"/>
      </w:pPr>
      <w:rPr>
        <w:rFonts w:ascii="Symbol" w:hAnsi="Symbol" w:hint="default"/>
        <w:color w:val="auto"/>
      </w:rPr>
    </w:lvl>
  </w:abstractNum>
  <w:abstractNum w:abstractNumId="19">
    <w:nsid w:val="39F76949"/>
    <w:multiLevelType w:val="multilevel"/>
    <w:tmpl w:val="B6EC25CC"/>
    <w:lvl w:ilvl="0">
      <w:numFmt w:val="decimal"/>
      <w:lvlText w:val="%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none"/>
      <w:lvlText w:val="%1.%2.%3.%4.%5"/>
      <w:lvlJc w:val="left"/>
      <w:pPr>
        <w:tabs>
          <w:tab w:val="num" w:pos="1440"/>
        </w:tabs>
        <w:ind w:left="851" w:hanging="85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533E3178"/>
    <w:multiLevelType w:val="multilevel"/>
    <w:tmpl w:val="06C279F4"/>
    <w:lvl w:ilvl="0">
      <w:start w:val="1"/>
      <w:numFmt w:val="decimal"/>
      <w:pStyle w:val="Instructie"/>
      <w:lvlText w:val="%1"/>
      <w:lvlJc w:val="left"/>
      <w:pPr>
        <w:tabs>
          <w:tab w:val="num" w:pos="1985"/>
        </w:tabs>
        <w:ind w:left="2268" w:hanging="283"/>
      </w:pPr>
      <w:rPr>
        <w:rFonts w:ascii="Tahoma" w:hAnsi="Tahoma" w:hint="default"/>
        <w:b w:val="0"/>
        <w:i w:val="0"/>
        <w:sz w:val="20"/>
      </w:rPr>
    </w:lvl>
    <w:lvl w:ilvl="1">
      <w:start w:val="1"/>
      <w:numFmt w:val="lowerLetter"/>
      <w:lvlText w:val="%2)"/>
      <w:lvlJc w:val="left"/>
      <w:pPr>
        <w:tabs>
          <w:tab w:val="num" w:pos="568"/>
        </w:tabs>
        <w:ind w:left="2269" w:hanging="1985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852"/>
        </w:tabs>
        <w:ind w:left="2553" w:hanging="1985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136"/>
        </w:tabs>
        <w:ind w:left="2837" w:hanging="1985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420"/>
        </w:tabs>
        <w:ind w:left="3121" w:hanging="1985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1704"/>
        </w:tabs>
        <w:ind w:left="3405" w:hanging="1985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1988"/>
        </w:tabs>
        <w:ind w:left="3689" w:hanging="1985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272"/>
        </w:tabs>
        <w:ind w:left="3973" w:hanging="1985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2556"/>
        </w:tabs>
        <w:ind w:left="4257" w:hanging="1985"/>
      </w:pPr>
      <w:rPr>
        <w:rFonts w:hint="default"/>
      </w:rPr>
    </w:lvl>
  </w:abstractNum>
  <w:abstractNum w:abstractNumId="21">
    <w:nsid w:val="5AF666BB"/>
    <w:multiLevelType w:val="multilevel"/>
    <w:tmpl w:val="594ACDFE"/>
    <w:styleLink w:val="TabelLijstNumIndent1"/>
    <w:lvl w:ilvl="0">
      <w:start w:val="1"/>
      <w:numFmt w:val="decimal"/>
      <w:pStyle w:val="Tabellijstgenummerdinsprong"/>
      <w:lvlText w:val="%1"/>
      <w:lvlJc w:val="left"/>
      <w:pPr>
        <w:tabs>
          <w:tab w:val="num" w:pos="851"/>
        </w:tabs>
        <w:ind w:left="851" w:hanging="426"/>
      </w:pPr>
      <w:rPr>
        <w:rFonts w:hint="default"/>
      </w:rPr>
    </w:lvl>
    <w:lvl w:ilvl="1">
      <w:start w:val="1"/>
      <w:numFmt w:val="decimal"/>
      <w:lvlText w:val="%2"/>
      <w:lvlJc w:val="left"/>
      <w:pPr>
        <w:tabs>
          <w:tab w:val="num" w:pos="1276"/>
        </w:tabs>
        <w:ind w:left="1276" w:hanging="425"/>
      </w:pPr>
      <w:rPr>
        <w:rFonts w:hint="default"/>
      </w:rPr>
    </w:lvl>
    <w:lvl w:ilvl="2">
      <w:start w:val="1"/>
      <w:numFmt w:val="decimal"/>
      <w:lvlText w:val="%3"/>
      <w:lvlJc w:val="left"/>
      <w:pPr>
        <w:tabs>
          <w:tab w:val="num" w:pos="1701"/>
        </w:tabs>
        <w:ind w:left="1701" w:hanging="425"/>
      </w:pPr>
      <w:rPr>
        <w:rFonts w:hint="default"/>
      </w:rPr>
    </w:lvl>
    <w:lvl w:ilvl="3">
      <w:start w:val="1"/>
      <w:numFmt w:val="decimal"/>
      <w:lvlText w:val="%4"/>
      <w:lvlJc w:val="left"/>
      <w:pPr>
        <w:tabs>
          <w:tab w:val="num" w:pos="2126"/>
        </w:tabs>
        <w:ind w:left="2126" w:hanging="425"/>
      </w:pPr>
      <w:rPr>
        <w:rFonts w:hint="default"/>
      </w:rPr>
    </w:lvl>
    <w:lvl w:ilvl="4">
      <w:start w:val="1"/>
      <w:numFmt w:val="decimal"/>
      <w:lvlText w:val="%5"/>
      <w:lvlJc w:val="left"/>
      <w:pPr>
        <w:tabs>
          <w:tab w:val="num" w:pos="2552"/>
        </w:tabs>
        <w:ind w:left="2552" w:hanging="426"/>
      </w:pPr>
      <w:rPr>
        <w:rFonts w:hint="default"/>
      </w:rPr>
    </w:lvl>
    <w:lvl w:ilvl="5">
      <w:start w:val="1"/>
      <w:numFmt w:val="decimal"/>
      <w:lvlText w:val="%6"/>
      <w:lvlJc w:val="left"/>
      <w:pPr>
        <w:tabs>
          <w:tab w:val="num" w:pos="2977"/>
        </w:tabs>
        <w:ind w:left="2977" w:hanging="425"/>
      </w:pPr>
      <w:rPr>
        <w:rFonts w:hint="default"/>
      </w:rPr>
    </w:lvl>
    <w:lvl w:ilvl="6">
      <w:start w:val="1"/>
      <w:numFmt w:val="decimal"/>
      <w:lvlText w:val="%7"/>
      <w:lvlJc w:val="left"/>
      <w:pPr>
        <w:tabs>
          <w:tab w:val="num" w:pos="3402"/>
        </w:tabs>
        <w:ind w:left="3402" w:hanging="425"/>
      </w:pPr>
      <w:rPr>
        <w:rFonts w:hint="default"/>
      </w:rPr>
    </w:lvl>
    <w:lvl w:ilvl="7">
      <w:start w:val="1"/>
      <w:numFmt w:val="decimal"/>
      <w:lvlText w:val="%8"/>
      <w:lvlJc w:val="left"/>
      <w:pPr>
        <w:tabs>
          <w:tab w:val="num" w:pos="3827"/>
        </w:tabs>
        <w:ind w:left="3827" w:hanging="425"/>
      </w:pPr>
      <w:rPr>
        <w:rFonts w:hint="default"/>
      </w:rPr>
    </w:lvl>
    <w:lvl w:ilvl="8">
      <w:start w:val="1"/>
      <w:numFmt w:val="decimal"/>
      <w:lvlText w:val="%9"/>
      <w:lvlJc w:val="left"/>
      <w:pPr>
        <w:tabs>
          <w:tab w:val="num" w:pos="4253"/>
        </w:tabs>
        <w:ind w:left="4253" w:hanging="426"/>
      </w:pPr>
      <w:rPr>
        <w:rFonts w:hint="default"/>
      </w:rPr>
    </w:lvl>
  </w:abstractNum>
  <w:abstractNum w:abstractNumId="22">
    <w:nsid w:val="6D576A16"/>
    <w:multiLevelType w:val="multilevel"/>
    <w:tmpl w:val="93827B60"/>
    <w:lvl w:ilvl="0">
      <w:start w:val="1"/>
      <w:numFmt w:val="bullet"/>
      <w:pStyle w:val="DocumentTableLis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3">
    <w:nsid w:val="6E4D41F0"/>
    <w:multiLevelType w:val="multilevel"/>
    <w:tmpl w:val="7344760C"/>
    <w:styleLink w:val="BlockListIndent1"/>
    <w:lvl w:ilvl="0">
      <w:start w:val="1"/>
      <w:numFmt w:val="bullet"/>
      <w:lvlText w:val=""/>
      <w:lvlJc w:val="left"/>
      <w:pPr>
        <w:tabs>
          <w:tab w:val="num" w:pos="2552"/>
        </w:tabs>
        <w:ind w:left="2552" w:hanging="284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</w:rPr>
    </w:lvl>
    <w:lvl w:ilvl="2">
      <w:start w:val="1"/>
      <w:numFmt w:val="lowerRoman"/>
      <w:lvlText w:val="%3)"/>
      <w:lvlJc w:val="left"/>
      <w:pPr>
        <w:ind w:left="144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80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6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600" w:hanging="360"/>
      </w:pPr>
      <w:rPr>
        <w:rFonts w:hint="default"/>
      </w:rPr>
    </w:lvl>
  </w:abstractNum>
  <w:abstractNum w:abstractNumId="24">
    <w:nsid w:val="72DF12A9"/>
    <w:multiLevelType w:val="multilevel"/>
    <w:tmpl w:val="222C6EAE"/>
    <w:lvl w:ilvl="0">
      <w:start w:val="1"/>
      <w:numFmt w:val="decimal"/>
      <w:pStyle w:val="InstructieIndent"/>
      <w:lvlText w:val="%1"/>
      <w:lvlJc w:val="left"/>
      <w:pPr>
        <w:tabs>
          <w:tab w:val="num" w:pos="2268"/>
        </w:tabs>
        <w:ind w:left="2552" w:hanging="284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5">
    <w:nsid w:val="77EB443E"/>
    <w:multiLevelType w:val="multilevel"/>
    <w:tmpl w:val="06A65C44"/>
    <w:styleLink w:val="Lijstbulletinsprong"/>
    <w:lvl w:ilvl="0">
      <w:start w:val="1"/>
      <w:numFmt w:val="bullet"/>
      <w:pStyle w:val="Lijst1insprong"/>
      <w:lvlText w:val=""/>
      <w:lvlJc w:val="left"/>
      <w:pPr>
        <w:tabs>
          <w:tab w:val="num" w:pos="851"/>
        </w:tabs>
        <w:ind w:left="851" w:hanging="426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1276"/>
        </w:tabs>
        <w:ind w:left="1276" w:hanging="425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Jc w:val="left"/>
      <w:pPr>
        <w:tabs>
          <w:tab w:val="num" w:pos="1701"/>
        </w:tabs>
        <w:ind w:left="1701" w:hanging="425"/>
      </w:pPr>
      <w:rPr>
        <w:rFonts w:ascii="Symbol" w:hAnsi="Symbol" w:hint="default"/>
        <w:color w:val="auto"/>
      </w:rPr>
    </w:lvl>
    <w:lvl w:ilvl="3">
      <w:start w:val="1"/>
      <w:numFmt w:val="bullet"/>
      <w:lvlText w:val=""/>
      <w:lvlJc w:val="left"/>
      <w:pPr>
        <w:tabs>
          <w:tab w:val="num" w:pos="2126"/>
        </w:tabs>
        <w:ind w:left="2126" w:hanging="425"/>
      </w:pPr>
      <w:rPr>
        <w:rFonts w:ascii="Symbol" w:hAnsi="Symbol" w:hint="default"/>
        <w:color w:val="auto"/>
      </w:rPr>
    </w:lvl>
    <w:lvl w:ilvl="4">
      <w:start w:val="1"/>
      <w:numFmt w:val="bullet"/>
      <w:lvlText w:val=""/>
      <w:lvlJc w:val="left"/>
      <w:pPr>
        <w:tabs>
          <w:tab w:val="num" w:pos="2552"/>
        </w:tabs>
        <w:ind w:left="2552" w:hanging="426"/>
      </w:pPr>
      <w:rPr>
        <w:rFonts w:ascii="Symbol" w:hAnsi="Symbol" w:hint="default"/>
        <w:color w:val="auto"/>
      </w:rPr>
    </w:lvl>
    <w:lvl w:ilvl="5">
      <w:start w:val="1"/>
      <w:numFmt w:val="bullet"/>
      <w:lvlText w:val=""/>
      <w:lvlJc w:val="left"/>
      <w:pPr>
        <w:tabs>
          <w:tab w:val="num" w:pos="2977"/>
        </w:tabs>
        <w:ind w:left="2977" w:hanging="425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Jc w:val="left"/>
      <w:pPr>
        <w:tabs>
          <w:tab w:val="num" w:pos="3402"/>
        </w:tabs>
        <w:ind w:left="3402" w:hanging="425"/>
      </w:pPr>
      <w:rPr>
        <w:rFonts w:ascii="Symbol" w:hAnsi="Symbol" w:hint="default"/>
        <w:color w:val="auto"/>
      </w:rPr>
    </w:lvl>
    <w:lvl w:ilvl="7">
      <w:start w:val="1"/>
      <w:numFmt w:val="bullet"/>
      <w:lvlText w:val=""/>
      <w:lvlJc w:val="left"/>
      <w:pPr>
        <w:tabs>
          <w:tab w:val="num" w:pos="3827"/>
        </w:tabs>
        <w:ind w:left="3827" w:hanging="425"/>
      </w:pPr>
      <w:rPr>
        <w:rFonts w:ascii="Symbol" w:hAnsi="Symbol" w:hint="default"/>
        <w:color w:val="auto"/>
      </w:rPr>
    </w:lvl>
    <w:lvl w:ilvl="8">
      <w:start w:val="1"/>
      <w:numFmt w:val="bullet"/>
      <w:lvlText w:val=""/>
      <w:lvlJc w:val="left"/>
      <w:pPr>
        <w:tabs>
          <w:tab w:val="num" w:pos="4253"/>
        </w:tabs>
        <w:ind w:left="4253" w:hanging="426"/>
      </w:pPr>
      <w:rPr>
        <w:rFonts w:ascii="Symbol" w:hAnsi="Symbol" w:hint="default"/>
        <w:color w:val="auto"/>
      </w:rPr>
    </w:lvl>
  </w:abstractNum>
  <w:num w:numId="1">
    <w:abstractNumId w:val="23"/>
  </w:num>
  <w:num w:numId="2">
    <w:abstractNumId w:val="11"/>
  </w:num>
  <w:num w:numId="3">
    <w:abstractNumId w:val="13"/>
  </w:num>
  <w:num w:numId="4">
    <w:abstractNumId w:val="15"/>
  </w:num>
  <w:num w:numId="5">
    <w:abstractNumId w:val="19"/>
  </w:num>
  <w:num w:numId="6">
    <w:abstractNumId w:val="22"/>
  </w:num>
  <w:num w:numId="7">
    <w:abstractNumId w:val="20"/>
  </w:num>
  <w:num w:numId="8">
    <w:abstractNumId w:val="24"/>
  </w:num>
  <w:num w:numId="9">
    <w:abstractNumId w:val="18"/>
  </w:num>
  <w:num w:numId="10">
    <w:abstractNumId w:val="16"/>
  </w:num>
  <w:num w:numId="11">
    <w:abstractNumId w:val="14"/>
  </w:num>
  <w:num w:numId="12">
    <w:abstractNumId w:val="21"/>
  </w:num>
  <w:num w:numId="13">
    <w:abstractNumId w:val="9"/>
  </w:num>
  <w:num w:numId="14">
    <w:abstractNumId w:val="7"/>
  </w:num>
  <w:num w:numId="15">
    <w:abstractNumId w:val="6"/>
  </w:num>
  <w:num w:numId="16">
    <w:abstractNumId w:val="5"/>
  </w:num>
  <w:num w:numId="17">
    <w:abstractNumId w:val="4"/>
  </w:num>
  <w:num w:numId="18">
    <w:abstractNumId w:val="8"/>
  </w:num>
  <w:num w:numId="19">
    <w:abstractNumId w:val="3"/>
  </w:num>
  <w:num w:numId="20">
    <w:abstractNumId w:val="2"/>
  </w:num>
  <w:num w:numId="21">
    <w:abstractNumId w:val="1"/>
  </w:num>
  <w:num w:numId="22">
    <w:abstractNumId w:val="0"/>
  </w:num>
  <w:num w:numId="23">
    <w:abstractNumId w:val="12"/>
  </w:num>
  <w:num w:numId="24">
    <w:abstractNumId w:val="25"/>
  </w:num>
  <w:num w:numId="25">
    <w:abstractNumId w:val="14"/>
    <w:lvlOverride w:ilvl="0">
      <w:startOverride w:val="1"/>
      <w:lvl w:ilvl="0">
        <w:start w:val="1"/>
        <w:numFmt w:val="decimal"/>
        <w:pStyle w:val="Tabellijstgenummerd"/>
        <w:lvlText w:val="%1"/>
        <w:lvlJc w:val="left"/>
        <w:pPr>
          <w:tabs>
            <w:tab w:val="num" w:pos="425"/>
          </w:tabs>
          <w:ind w:left="425" w:hanging="425"/>
        </w:pPr>
        <w:rPr>
          <w:rFonts w:ascii="Arial" w:hAnsi="Arial" w:hint="default"/>
          <w:b w:val="0"/>
        </w:r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</w:num>
  <w:num w:numId="2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4"/>
    <w:lvlOverride w:ilvl="0">
      <w:lvl w:ilvl="0">
        <w:start w:val="1"/>
        <w:numFmt w:val="decimal"/>
        <w:pStyle w:val="Tabellijstgenummerd"/>
        <w:lvlText w:val="%1"/>
        <w:lvlJc w:val="left"/>
        <w:pPr>
          <w:tabs>
            <w:tab w:val="num" w:pos="425"/>
          </w:tabs>
          <w:ind w:left="425" w:hanging="425"/>
        </w:pPr>
        <w:rPr>
          <w:rFonts w:ascii="Arial" w:hAnsi="Arial" w:hint="default"/>
          <w:b w:val="0"/>
        </w:rPr>
      </w:lvl>
    </w:lvlOverride>
  </w:num>
  <w:num w:numId="3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attachedTemplate r:id="rId1"/>
  <w:stylePaneFormatFilter w:val="1228" w:allStyles="0" w:customStyles="0" w:latentStyles="0" w:stylesInUse="1" w:headingStyles="1" w:numberingStyles="0" w:tableStyles="0" w:directFormattingOnRuns="0" w:directFormattingOnParagraphs="1" w:directFormattingOnNumbering="0" w:directFormattingOnTables="0" w:clearFormatting="1" w:top3HeadingStyles="0" w:visibleStyles="0" w:alternateStyleNames="0"/>
  <w:stylePaneSortMethod w:val="0000"/>
  <w:documentProtection w:edit="readOnly" w:formatting="1" w:enforcement="0"/>
  <w:defaultTabStop w:val="284"/>
  <w:hyphenationZone w:val="425"/>
  <w:drawingGridHorizontalSpacing w:val="11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85F69"/>
    <w:rsid w:val="00001AB2"/>
    <w:rsid w:val="00002EAD"/>
    <w:rsid w:val="000042EA"/>
    <w:rsid w:val="000046DD"/>
    <w:rsid w:val="00004E0E"/>
    <w:rsid w:val="0001006C"/>
    <w:rsid w:val="000114BA"/>
    <w:rsid w:val="000144A9"/>
    <w:rsid w:val="000203C2"/>
    <w:rsid w:val="00020865"/>
    <w:rsid w:val="00024523"/>
    <w:rsid w:val="00026775"/>
    <w:rsid w:val="00027690"/>
    <w:rsid w:val="000278EA"/>
    <w:rsid w:val="0003077E"/>
    <w:rsid w:val="000321AB"/>
    <w:rsid w:val="000348F3"/>
    <w:rsid w:val="00040247"/>
    <w:rsid w:val="00042019"/>
    <w:rsid w:val="00042AA8"/>
    <w:rsid w:val="00042D6C"/>
    <w:rsid w:val="00050FE0"/>
    <w:rsid w:val="00052E1E"/>
    <w:rsid w:val="000538C0"/>
    <w:rsid w:val="00055AAC"/>
    <w:rsid w:val="0005635E"/>
    <w:rsid w:val="0006281B"/>
    <w:rsid w:val="000643E7"/>
    <w:rsid w:val="00067355"/>
    <w:rsid w:val="00067B57"/>
    <w:rsid w:val="00071326"/>
    <w:rsid w:val="0007296C"/>
    <w:rsid w:val="00075E5D"/>
    <w:rsid w:val="000769A8"/>
    <w:rsid w:val="00076C38"/>
    <w:rsid w:val="00080D3D"/>
    <w:rsid w:val="00082D11"/>
    <w:rsid w:val="0008387D"/>
    <w:rsid w:val="0008633F"/>
    <w:rsid w:val="000869EB"/>
    <w:rsid w:val="00091460"/>
    <w:rsid w:val="000921CB"/>
    <w:rsid w:val="00094B7D"/>
    <w:rsid w:val="000954AE"/>
    <w:rsid w:val="000961C5"/>
    <w:rsid w:val="000A0B2E"/>
    <w:rsid w:val="000A211A"/>
    <w:rsid w:val="000A3373"/>
    <w:rsid w:val="000A431C"/>
    <w:rsid w:val="000A49B2"/>
    <w:rsid w:val="000A5418"/>
    <w:rsid w:val="000A5622"/>
    <w:rsid w:val="000A71CB"/>
    <w:rsid w:val="000A7BF9"/>
    <w:rsid w:val="000B31F2"/>
    <w:rsid w:val="000B3D00"/>
    <w:rsid w:val="000B52D3"/>
    <w:rsid w:val="000B63E1"/>
    <w:rsid w:val="000C05C5"/>
    <w:rsid w:val="000C0A24"/>
    <w:rsid w:val="000C1F2A"/>
    <w:rsid w:val="000C4DD9"/>
    <w:rsid w:val="000C68A7"/>
    <w:rsid w:val="000C749F"/>
    <w:rsid w:val="000C77EE"/>
    <w:rsid w:val="000D050C"/>
    <w:rsid w:val="000D09DF"/>
    <w:rsid w:val="000D1DF8"/>
    <w:rsid w:val="000D2B70"/>
    <w:rsid w:val="000D4861"/>
    <w:rsid w:val="000E1C84"/>
    <w:rsid w:val="000E2971"/>
    <w:rsid w:val="000E31D4"/>
    <w:rsid w:val="000E75DF"/>
    <w:rsid w:val="000F3E35"/>
    <w:rsid w:val="000F6457"/>
    <w:rsid w:val="000F6B27"/>
    <w:rsid w:val="001005F5"/>
    <w:rsid w:val="00101567"/>
    <w:rsid w:val="001055C3"/>
    <w:rsid w:val="00106C51"/>
    <w:rsid w:val="001079C1"/>
    <w:rsid w:val="00111F74"/>
    <w:rsid w:val="00112599"/>
    <w:rsid w:val="00115ABE"/>
    <w:rsid w:val="00117B3A"/>
    <w:rsid w:val="00120EE9"/>
    <w:rsid w:val="001232C8"/>
    <w:rsid w:val="00123E1F"/>
    <w:rsid w:val="00124150"/>
    <w:rsid w:val="001323AB"/>
    <w:rsid w:val="00136A49"/>
    <w:rsid w:val="00137828"/>
    <w:rsid w:val="00137D04"/>
    <w:rsid w:val="00141AF2"/>
    <w:rsid w:val="00142380"/>
    <w:rsid w:val="00142F81"/>
    <w:rsid w:val="00145394"/>
    <w:rsid w:val="00145E97"/>
    <w:rsid w:val="00146EE6"/>
    <w:rsid w:val="00147153"/>
    <w:rsid w:val="00152420"/>
    <w:rsid w:val="00152FD5"/>
    <w:rsid w:val="00153084"/>
    <w:rsid w:val="00156AEB"/>
    <w:rsid w:val="001571B1"/>
    <w:rsid w:val="001626DE"/>
    <w:rsid w:val="00165CD9"/>
    <w:rsid w:val="00166C72"/>
    <w:rsid w:val="001670EA"/>
    <w:rsid w:val="00170125"/>
    <w:rsid w:val="001721D3"/>
    <w:rsid w:val="00173D4A"/>
    <w:rsid w:val="00174640"/>
    <w:rsid w:val="00180C59"/>
    <w:rsid w:val="001814D2"/>
    <w:rsid w:val="00181D50"/>
    <w:rsid w:val="00183906"/>
    <w:rsid w:val="00183DC2"/>
    <w:rsid w:val="00186AA2"/>
    <w:rsid w:val="001927CA"/>
    <w:rsid w:val="00195C27"/>
    <w:rsid w:val="00197139"/>
    <w:rsid w:val="00197BC9"/>
    <w:rsid w:val="00197E58"/>
    <w:rsid w:val="001A12EC"/>
    <w:rsid w:val="001A1F5D"/>
    <w:rsid w:val="001A5BA6"/>
    <w:rsid w:val="001B062D"/>
    <w:rsid w:val="001B2B0D"/>
    <w:rsid w:val="001B61DA"/>
    <w:rsid w:val="001C054B"/>
    <w:rsid w:val="001C1015"/>
    <w:rsid w:val="001C3610"/>
    <w:rsid w:val="001C5209"/>
    <w:rsid w:val="001C58CD"/>
    <w:rsid w:val="001C65CE"/>
    <w:rsid w:val="001C6EC8"/>
    <w:rsid w:val="001D0154"/>
    <w:rsid w:val="001D09F0"/>
    <w:rsid w:val="001D0F27"/>
    <w:rsid w:val="001D1031"/>
    <w:rsid w:val="001D2AF1"/>
    <w:rsid w:val="001D2B06"/>
    <w:rsid w:val="001D4994"/>
    <w:rsid w:val="001D4F3B"/>
    <w:rsid w:val="001D6F26"/>
    <w:rsid w:val="001D7E18"/>
    <w:rsid w:val="001E14E6"/>
    <w:rsid w:val="001E1CDF"/>
    <w:rsid w:val="001E2330"/>
    <w:rsid w:val="001E24AF"/>
    <w:rsid w:val="001E6B85"/>
    <w:rsid w:val="001E7C47"/>
    <w:rsid w:val="001E7D02"/>
    <w:rsid w:val="001F1A5E"/>
    <w:rsid w:val="001F36B9"/>
    <w:rsid w:val="001F5028"/>
    <w:rsid w:val="001F7802"/>
    <w:rsid w:val="002011F0"/>
    <w:rsid w:val="0020253F"/>
    <w:rsid w:val="0020384B"/>
    <w:rsid w:val="00203956"/>
    <w:rsid w:val="00203E70"/>
    <w:rsid w:val="00204009"/>
    <w:rsid w:val="00206326"/>
    <w:rsid w:val="00206572"/>
    <w:rsid w:val="0020679A"/>
    <w:rsid w:val="00210579"/>
    <w:rsid w:val="0021093D"/>
    <w:rsid w:val="00211C01"/>
    <w:rsid w:val="00212333"/>
    <w:rsid w:val="00220497"/>
    <w:rsid w:val="00220ADC"/>
    <w:rsid w:val="00222154"/>
    <w:rsid w:val="00222D2D"/>
    <w:rsid w:val="00224146"/>
    <w:rsid w:val="002270CD"/>
    <w:rsid w:val="00233A99"/>
    <w:rsid w:val="002368A7"/>
    <w:rsid w:val="00237FED"/>
    <w:rsid w:val="002407AE"/>
    <w:rsid w:val="00240EC9"/>
    <w:rsid w:val="002420A3"/>
    <w:rsid w:val="002443FE"/>
    <w:rsid w:val="0024499B"/>
    <w:rsid w:val="002470D3"/>
    <w:rsid w:val="00250163"/>
    <w:rsid w:val="002501C0"/>
    <w:rsid w:val="00252E40"/>
    <w:rsid w:val="00262B6C"/>
    <w:rsid w:val="002647CC"/>
    <w:rsid w:val="00267D74"/>
    <w:rsid w:val="00271710"/>
    <w:rsid w:val="002720FA"/>
    <w:rsid w:val="00272BDF"/>
    <w:rsid w:val="00272FFA"/>
    <w:rsid w:val="0027378C"/>
    <w:rsid w:val="002757E0"/>
    <w:rsid w:val="00277E3C"/>
    <w:rsid w:val="00285DBA"/>
    <w:rsid w:val="00285F69"/>
    <w:rsid w:val="002916E2"/>
    <w:rsid w:val="00291C34"/>
    <w:rsid w:val="002935A6"/>
    <w:rsid w:val="002939EC"/>
    <w:rsid w:val="00294201"/>
    <w:rsid w:val="00295385"/>
    <w:rsid w:val="00296160"/>
    <w:rsid w:val="0029628E"/>
    <w:rsid w:val="002A1711"/>
    <w:rsid w:val="002A1D91"/>
    <w:rsid w:val="002A2CC4"/>
    <w:rsid w:val="002A5514"/>
    <w:rsid w:val="002B1C74"/>
    <w:rsid w:val="002B68A5"/>
    <w:rsid w:val="002C1037"/>
    <w:rsid w:val="002C2484"/>
    <w:rsid w:val="002C2E49"/>
    <w:rsid w:val="002C3D87"/>
    <w:rsid w:val="002C50CC"/>
    <w:rsid w:val="002D1C08"/>
    <w:rsid w:val="002D295D"/>
    <w:rsid w:val="002D3E66"/>
    <w:rsid w:val="002D5431"/>
    <w:rsid w:val="002D72BE"/>
    <w:rsid w:val="002E0572"/>
    <w:rsid w:val="002E50AA"/>
    <w:rsid w:val="002E745F"/>
    <w:rsid w:val="002E7DF8"/>
    <w:rsid w:val="002F3680"/>
    <w:rsid w:val="002F37A6"/>
    <w:rsid w:val="002F3FEE"/>
    <w:rsid w:val="002F6DCE"/>
    <w:rsid w:val="002F6F73"/>
    <w:rsid w:val="003013CA"/>
    <w:rsid w:val="0030331B"/>
    <w:rsid w:val="00303846"/>
    <w:rsid w:val="003049AB"/>
    <w:rsid w:val="00306051"/>
    <w:rsid w:val="00306692"/>
    <w:rsid w:val="0031092D"/>
    <w:rsid w:val="00310AA9"/>
    <w:rsid w:val="00312181"/>
    <w:rsid w:val="00313F40"/>
    <w:rsid w:val="00315068"/>
    <w:rsid w:val="003213BA"/>
    <w:rsid w:val="00321993"/>
    <w:rsid w:val="00322381"/>
    <w:rsid w:val="003233E1"/>
    <w:rsid w:val="0032341C"/>
    <w:rsid w:val="003235D4"/>
    <w:rsid w:val="00324636"/>
    <w:rsid w:val="00327641"/>
    <w:rsid w:val="0032776F"/>
    <w:rsid w:val="0033085C"/>
    <w:rsid w:val="00331088"/>
    <w:rsid w:val="00335016"/>
    <w:rsid w:val="00341007"/>
    <w:rsid w:val="003444DA"/>
    <w:rsid w:val="003463AF"/>
    <w:rsid w:val="00346C27"/>
    <w:rsid w:val="00350621"/>
    <w:rsid w:val="00350A43"/>
    <w:rsid w:val="00351A0C"/>
    <w:rsid w:val="00352504"/>
    <w:rsid w:val="003525F0"/>
    <w:rsid w:val="00355FEF"/>
    <w:rsid w:val="0036186E"/>
    <w:rsid w:val="00362966"/>
    <w:rsid w:val="00364287"/>
    <w:rsid w:val="00364F5C"/>
    <w:rsid w:val="003677AD"/>
    <w:rsid w:val="003704C7"/>
    <w:rsid w:val="00371920"/>
    <w:rsid w:val="003723B0"/>
    <w:rsid w:val="00372543"/>
    <w:rsid w:val="00376AFA"/>
    <w:rsid w:val="0038045A"/>
    <w:rsid w:val="003816C9"/>
    <w:rsid w:val="00382B94"/>
    <w:rsid w:val="00382D68"/>
    <w:rsid w:val="0038401B"/>
    <w:rsid w:val="003862E0"/>
    <w:rsid w:val="0038665C"/>
    <w:rsid w:val="00390C15"/>
    <w:rsid w:val="003924C1"/>
    <w:rsid w:val="003A068C"/>
    <w:rsid w:val="003A1E2E"/>
    <w:rsid w:val="003A443D"/>
    <w:rsid w:val="003A4533"/>
    <w:rsid w:val="003A45B6"/>
    <w:rsid w:val="003A70EA"/>
    <w:rsid w:val="003B0F24"/>
    <w:rsid w:val="003B1268"/>
    <w:rsid w:val="003B2606"/>
    <w:rsid w:val="003B2B2A"/>
    <w:rsid w:val="003B4DD1"/>
    <w:rsid w:val="003B534D"/>
    <w:rsid w:val="003C0820"/>
    <w:rsid w:val="003C11B3"/>
    <w:rsid w:val="003C2D18"/>
    <w:rsid w:val="003C5035"/>
    <w:rsid w:val="003C737D"/>
    <w:rsid w:val="003C7C96"/>
    <w:rsid w:val="003C7DDF"/>
    <w:rsid w:val="003D36D9"/>
    <w:rsid w:val="003D4451"/>
    <w:rsid w:val="003D52ED"/>
    <w:rsid w:val="003D7A06"/>
    <w:rsid w:val="003E0834"/>
    <w:rsid w:val="003E09D6"/>
    <w:rsid w:val="003E3196"/>
    <w:rsid w:val="003E3A8B"/>
    <w:rsid w:val="003E616D"/>
    <w:rsid w:val="003E6CA8"/>
    <w:rsid w:val="003E6E87"/>
    <w:rsid w:val="003E74B7"/>
    <w:rsid w:val="003F1256"/>
    <w:rsid w:val="003F1AC2"/>
    <w:rsid w:val="003F2150"/>
    <w:rsid w:val="003F36C4"/>
    <w:rsid w:val="003F6E26"/>
    <w:rsid w:val="003F73E5"/>
    <w:rsid w:val="00400A4B"/>
    <w:rsid w:val="00401837"/>
    <w:rsid w:val="004020D9"/>
    <w:rsid w:val="00402D35"/>
    <w:rsid w:val="00403AC1"/>
    <w:rsid w:val="00403EFA"/>
    <w:rsid w:val="00410858"/>
    <w:rsid w:val="00413127"/>
    <w:rsid w:val="0042027B"/>
    <w:rsid w:val="004216E8"/>
    <w:rsid w:val="00421833"/>
    <w:rsid w:val="00425C7D"/>
    <w:rsid w:val="00426813"/>
    <w:rsid w:val="0043290F"/>
    <w:rsid w:val="00433B57"/>
    <w:rsid w:val="00434756"/>
    <w:rsid w:val="00434BB8"/>
    <w:rsid w:val="004355A0"/>
    <w:rsid w:val="00441342"/>
    <w:rsid w:val="00441680"/>
    <w:rsid w:val="00442935"/>
    <w:rsid w:val="00442F1F"/>
    <w:rsid w:val="004501DA"/>
    <w:rsid w:val="004529D8"/>
    <w:rsid w:val="00463ADC"/>
    <w:rsid w:val="004656CF"/>
    <w:rsid w:val="0046576B"/>
    <w:rsid w:val="0046698E"/>
    <w:rsid w:val="004720E5"/>
    <w:rsid w:val="00473062"/>
    <w:rsid w:val="00475811"/>
    <w:rsid w:val="00476050"/>
    <w:rsid w:val="0048173B"/>
    <w:rsid w:val="00484F24"/>
    <w:rsid w:val="0048540C"/>
    <w:rsid w:val="004858C7"/>
    <w:rsid w:val="00486313"/>
    <w:rsid w:val="0049029C"/>
    <w:rsid w:val="00495A2F"/>
    <w:rsid w:val="00497380"/>
    <w:rsid w:val="004A1486"/>
    <w:rsid w:val="004A2976"/>
    <w:rsid w:val="004B07C7"/>
    <w:rsid w:val="004B1512"/>
    <w:rsid w:val="004B4351"/>
    <w:rsid w:val="004B7029"/>
    <w:rsid w:val="004C0107"/>
    <w:rsid w:val="004C1258"/>
    <w:rsid w:val="004C3A68"/>
    <w:rsid w:val="004C3AF4"/>
    <w:rsid w:val="004C3F86"/>
    <w:rsid w:val="004C4901"/>
    <w:rsid w:val="004C498A"/>
    <w:rsid w:val="004D3842"/>
    <w:rsid w:val="004D52E4"/>
    <w:rsid w:val="004D55FF"/>
    <w:rsid w:val="004D7ACD"/>
    <w:rsid w:val="004E0E10"/>
    <w:rsid w:val="004E24D8"/>
    <w:rsid w:val="004E42BA"/>
    <w:rsid w:val="004E486C"/>
    <w:rsid w:val="004F03C0"/>
    <w:rsid w:val="004F0FF0"/>
    <w:rsid w:val="004F2B2B"/>
    <w:rsid w:val="004F468F"/>
    <w:rsid w:val="004F4E2D"/>
    <w:rsid w:val="0050073D"/>
    <w:rsid w:val="00501F8E"/>
    <w:rsid w:val="00502EC3"/>
    <w:rsid w:val="00502EDD"/>
    <w:rsid w:val="00505B9F"/>
    <w:rsid w:val="00510C5F"/>
    <w:rsid w:val="00514B52"/>
    <w:rsid w:val="005169D5"/>
    <w:rsid w:val="00520291"/>
    <w:rsid w:val="00520E4F"/>
    <w:rsid w:val="00520EE7"/>
    <w:rsid w:val="005213C0"/>
    <w:rsid w:val="00523002"/>
    <w:rsid w:val="005242B3"/>
    <w:rsid w:val="00524322"/>
    <w:rsid w:val="005246BA"/>
    <w:rsid w:val="00524BC1"/>
    <w:rsid w:val="00524EEC"/>
    <w:rsid w:val="00525AFE"/>
    <w:rsid w:val="00530E9D"/>
    <w:rsid w:val="00532754"/>
    <w:rsid w:val="0053618E"/>
    <w:rsid w:val="0053728F"/>
    <w:rsid w:val="00543027"/>
    <w:rsid w:val="00544C69"/>
    <w:rsid w:val="005455A8"/>
    <w:rsid w:val="00546113"/>
    <w:rsid w:val="00547860"/>
    <w:rsid w:val="005531BA"/>
    <w:rsid w:val="005534CC"/>
    <w:rsid w:val="00554E69"/>
    <w:rsid w:val="005556D2"/>
    <w:rsid w:val="00555778"/>
    <w:rsid w:val="00560959"/>
    <w:rsid w:val="005613A1"/>
    <w:rsid w:val="00561BE8"/>
    <w:rsid w:val="00563E9E"/>
    <w:rsid w:val="005646AC"/>
    <w:rsid w:val="005651B0"/>
    <w:rsid w:val="005678D9"/>
    <w:rsid w:val="00574649"/>
    <w:rsid w:val="0057590D"/>
    <w:rsid w:val="00576AD3"/>
    <w:rsid w:val="00580BAC"/>
    <w:rsid w:val="00582237"/>
    <w:rsid w:val="00584395"/>
    <w:rsid w:val="00585270"/>
    <w:rsid w:val="00587F8C"/>
    <w:rsid w:val="0059162A"/>
    <w:rsid w:val="00591D76"/>
    <w:rsid w:val="005961CC"/>
    <w:rsid w:val="00597192"/>
    <w:rsid w:val="005A0DDA"/>
    <w:rsid w:val="005A6DBA"/>
    <w:rsid w:val="005B1098"/>
    <w:rsid w:val="005B12CE"/>
    <w:rsid w:val="005B210B"/>
    <w:rsid w:val="005B290E"/>
    <w:rsid w:val="005B54CD"/>
    <w:rsid w:val="005C41F0"/>
    <w:rsid w:val="005C44B0"/>
    <w:rsid w:val="005C7CD3"/>
    <w:rsid w:val="005D005A"/>
    <w:rsid w:val="005D030F"/>
    <w:rsid w:val="005D0DB2"/>
    <w:rsid w:val="005D3605"/>
    <w:rsid w:val="005D3B7A"/>
    <w:rsid w:val="005D4D8F"/>
    <w:rsid w:val="005E0D5B"/>
    <w:rsid w:val="005E1D4A"/>
    <w:rsid w:val="005E6A9D"/>
    <w:rsid w:val="005F0544"/>
    <w:rsid w:val="005F50AC"/>
    <w:rsid w:val="005F5222"/>
    <w:rsid w:val="005F6339"/>
    <w:rsid w:val="006005C8"/>
    <w:rsid w:val="00600DBF"/>
    <w:rsid w:val="006012C5"/>
    <w:rsid w:val="0060137F"/>
    <w:rsid w:val="00601691"/>
    <w:rsid w:val="00606D2F"/>
    <w:rsid w:val="00610282"/>
    <w:rsid w:val="00611C63"/>
    <w:rsid w:val="00612FBA"/>
    <w:rsid w:val="006146A1"/>
    <w:rsid w:val="00614D69"/>
    <w:rsid w:val="006163E1"/>
    <w:rsid w:val="006201FB"/>
    <w:rsid w:val="0062058C"/>
    <w:rsid w:val="00621A8A"/>
    <w:rsid w:val="00621B88"/>
    <w:rsid w:val="00622FF9"/>
    <w:rsid w:val="00625682"/>
    <w:rsid w:val="00626EAE"/>
    <w:rsid w:val="006270FF"/>
    <w:rsid w:val="006302D7"/>
    <w:rsid w:val="0063127C"/>
    <w:rsid w:val="00633B47"/>
    <w:rsid w:val="00635393"/>
    <w:rsid w:val="00637407"/>
    <w:rsid w:val="00640887"/>
    <w:rsid w:val="00642E71"/>
    <w:rsid w:val="00644991"/>
    <w:rsid w:val="00645A13"/>
    <w:rsid w:val="0065064C"/>
    <w:rsid w:val="00652461"/>
    <w:rsid w:val="006570E3"/>
    <w:rsid w:val="0066042C"/>
    <w:rsid w:val="00660787"/>
    <w:rsid w:val="006614BD"/>
    <w:rsid w:val="0066701E"/>
    <w:rsid w:val="00672DDB"/>
    <w:rsid w:val="00676164"/>
    <w:rsid w:val="006822C4"/>
    <w:rsid w:val="0068290E"/>
    <w:rsid w:val="0068294A"/>
    <w:rsid w:val="0068424E"/>
    <w:rsid w:val="00685DFC"/>
    <w:rsid w:val="00692784"/>
    <w:rsid w:val="006941BB"/>
    <w:rsid w:val="006A2BA9"/>
    <w:rsid w:val="006A4489"/>
    <w:rsid w:val="006A491E"/>
    <w:rsid w:val="006A520C"/>
    <w:rsid w:val="006A5B4F"/>
    <w:rsid w:val="006A7426"/>
    <w:rsid w:val="006B1578"/>
    <w:rsid w:val="006B444C"/>
    <w:rsid w:val="006B679E"/>
    <w:rsid w:val="006C0E61"/>
    <w:rsid w:val="006C1D4F"/>
    <w:rsid w:val="006C2C73"/>
    <w:rsid w:val="006C4E8A"/>
    <w:rsid w:val="006C4EC9"/>
    <w:rsid w:val="006C5C07"/>
    <w:rsid w:val="006C72A7"/>
    <w:rsid w:val="006D238F"/>
    <w:rsid w:val="006D3657"/>
    <w:rsid w:val="006D5029"/>
    <w:rsid w:val="006D5828"/>
    <w:rsid w:val="006D5AFC"/>
    <w:rsid w:val="006D7176"/>
    <w:rsid w:val="006D7C7A"/>
    <w:rsid w:val="006E0A6F"/>
    <w:rsid w:val="006E185D"/>
    <w:rsid w:val="006E33A6"/>
    <w:rsid w:val="006E4F8D"/>
    <w:rsid w:val="006F0996"/>
    <w:rsid w:val="006F5FA2"/>
    <w:rsid w:val="006F637F"/>
    <w:rsid w:val="007021E2"/>
    <w:rsid w:val="00702264"/>
    <w:rsid w:val="007025E9"/>
    <w:rsid w:val="00705288"/>
    <w:rsid w:val="0070766B"/>
    <w:rsid w:val="0071114D"/>
    <w:rsid w:val="00711DD7"/>
    <w:rsid w:val="00714426"/>
    <w:rsid w:val="00714C44"/>
    <w:rsid w:val="00714CE3"/>
    <w:rsid w:val="00716437"/>
    <w:rsid w:val="00717850"/>
    <w:rsid w:val="00717CDC"/>
    <w:rsid w:val="00720369"/>
    <w:rsid w:val="00720848"/>
    <w:rsid w:val="007218A2"/>
    <w:rsid w:val="007229CD"/>
    <w:rsid w:val="00723228"/>
    <w:rsid w:val="0072698D"/>
    <w:rsid w:val="00730504"/>
    <w:rsid w:val="00731A60"/>
    <w:rsid w:val="0073490C"/>
    <w:rsid w:val="00735D1F"/>
    <w:rsid w:val="00745677"/>
    <w:rsid w:val="00746FFE"/>
    <w:rsid w:val="00750CCE"/>
    <w:rsid w:val="007514A0"/>
    <w:rsid w:val="00753F9D"/>
    <w:rsid w:val="00756B60"/>
    <w:rsid w:val="00757F60"/>
    <w:rsid w:val="00760E25"/>
    <w:rsid w:val="00761C45"/>
    <w:rsid w:val="0076395E"/>
    <w:rsid w:val="0076449C"/>
    <w:rsid w:val="00767198"/>
    <w:rsid w:val="007706B7"/>
    <w:rsid w:val="00771044"/>
    <w:rsid w:val="007717EA"/>
    <w:rsid w:val="00772F59"/>
    <w:rsid w:val="00773171"/>
    <w:rsid w:val="00775806"/>
    <w:rsid w:val="007849B4"/>
    <w:rsid w:val="007856C1"/>
    <w:rsid w:val="00785E4F"/>
    <w:rsid w:val="007877B3"/>
    <w:rsid w:val="00790B22"/>
    <w:rsid w:val="007930E3"/>
    <w:rsid w:val="007956C2"/>
    <w:rsid w:val="00796D45"/>
    <w:rsid w:val="007A1AD0"/>
    <w:rsid w:val="007A3E44"/>
    <w:rsid w:val="007A7016"/>
    <w:rsid w:val="007A70ED"/>
    <w:rsid w:val="007A7530"/>
    <w:rsid w:val="007B020F"/>
    <w:rsid w:val="007B5121"/>
    <w:rsid w:val="007B5D15"/>
    <w:rsid w:val="007B6F12"/>
    <w:rsid w:val="007B7404"/>
    <w:rsid w:val="007C19E5"/>
    <w:rsid w:val="007C22CF"/>
    <w:rsid w:val="007C6937"/>
    <w:rsid w:val="007C6E92"/>
    <w:rsid w:val="007D08CE"/>
    <w:rsid w:val="007D0BC8"/>
    <w:rsid w:val="007D1D98"/>
    <w:rsid w:val="007D1E73"/>
    <w:rsid w:val="007D20A4"/>
    <w:rsid w:val="007D43B1"/>
    <w:rsid w:val="007D7B44"/>
    <w:rsid w:val="007E0032"/>
    <w:rsid w:val="007E1E5A"/>
    <w:rsid w:val="00801952"/>
    <w:rsid w:val="00803017"/>
    <w:rsid w:val="0081180B"/>
    <w:rsid w:val="00811D96"/>
    <w:rsid w:val="008127AE"/>
    <w:rsid w:val="00813D37"/>
    <w:rsid w:val="00816039"/>
    <w:rsid w:val="008176FE"/>
    <w:rsid w:val="0082499B"/>
    <w:rsid w:val="00826703"/>
    <w:rsid w:val="00827151"/>
    <w:rsid w:val="00830F22"/>
    <w:rsid w:val="00832066"/>
    <w:rsid w:val="008339BC"/>
    <w:rsid w:val="00833FA8"/>
    <w:rsid w:val="0084005E"/>
    <w:rsid w:val="008403A2"/>
    <w:rsid w:val="00842B89"/>
    <w:rsid w:val="00842C64"/>
    <w:rsid w:val="00842F74"/>
    <w:rsid w:val="008547CC"/>
    <w:rsid w:val="00854EEC"/>
    <w:rsid w:val="00855307"/>
    <w:rsid w:val="00855502"/>
    <w:rsid w:val="008639E8"/>
    <w:rsid w:val="00863F5B"/>
    <w:rsid w:val="00866067"/>
    <w:rsid w:val="008666F1"/>
    <w:rsid w:val="00870402"/>
    <w:rsid w:val="00871DB9"/>
    <w:rsid w:val="00871F4D"/>
    <w:rsid w:val="00876E2C"/>
    <w:rsid w:val="00880473"/>
    <w:rsid w:val="00883F88"/>
    <w:rsid w:val="0088667E"/>
    <w:rsid w:val="0089054E"/>
    <w:rsid w:val="00891B49"/>
    <w:rsid w:val="00891FDB"/>
    <w:rsid w:val="008927AA"/>
    <w:rsid w:val="00895E4D"/>
    <w:rsid w:val="00896265"/>
    <w:rsid w:val="00896F17"/>
    <w:rsid w:val="008A21FC"/>
    <w:rsid w:val="008A3E72"/>
    <w:rsid w:val="008A5AEC"/>
    <w:rsid w:val="008A6A7D"/>
    <w:rsid w:val="008A7EE8"/>
    <w:rsid w:val="008B056A"/>
    <w:rsid w:val="008B1D49"/>
    <w:rsid w:val="008B1D68"/>
    <w:rsid w:val="008B5412"/>
    <w:rsid w:val="008B712E"/>
    <w:rsid w:val="008C093F"/>
    <w:rsid w:val="008C43AA"/>
    <w:rsid w:val="008C4903"/>
    <w:rsid w:val="008C5859"/>
    <w:rsid w:val="008C6487"/>
    <w:rsid w:val="008D0308"/>
    <w:rsid w:val="008D170D"/>
    <w:rsid w:val="008D2B80"/>
    <w:rsid w:val="008D6DCC"/>
    <w:rsid w:val="008E061D"/>
    <w:rsid w:val="008E266C"/>
    <w:rsid w:val="008E53D0"/>
    <w:rsid w:val="008E53D2"/>
    <w:rsid w:val="008F5882"/>
    <w:rsid w:val="008F6AF2"/>
    <w:rsid w:val="008F6FD9"/>
    <w:rsid w:val="00902A66"/>
    <w:rsid w:val="00905FF8"/>
    <w:rsid w:val="0090672C"/>
    <w:rsid w:val="00906CB7"/>
    <w:rsid w:val="00910831"/>
    <w:rsid w:val="00912B0B"/>
    <w:rsid w:val="00915FE1"/>
    <w:rsid w:val="00917FFC"/>
    <w:rsid w:val="00922936"/>
    <w:rsid w:val="009272ED"/>
    <w:rsid w:val="00932414"/>
    <w:rsid w:val="00935114"/>
    <w:rsid w:val="00935671"/>
    <w:rsid w:val="009369B8"/>
    <w:rsid w:val="00944C5D"/>
    <w:rsid w:val="00947BFF"/>
    <w:rsid w:val="00950DE3"/>
    <w:rsid w:val="00951BF8"/>
    <w:rsid w:val="00956357"/>
    <w:rsid w:val="009572C0"/>
    <w:rsid w:val="00963AE0"/>
    <w:rsid w:val="00964BA6"/>
    <w:rsid w:val="00966027"/>
    <w:rsid w:val="0097199D"/>
    <w:rsid w:val="00971FB7"/>
    <w:rsid w:val="009721F4"/>
    <w:rsid w:val="009737A7"/>
    <w:rsid w:val="00973DDE"/>
    <w:rsid w:val="00974B8F"/>
    <w:rsid w:val="0097500F"/>
    <w:rsid w:val="00977ACF"/>
    <w:rsid w:val="00982736"/>
    <w:rsid w:val="0098340B"/>
    <w:rsid w:val="00985908"/>
    <w:rsid w:val="00986B8D"/>
    <w:rsid w:val="00987F16"/>
    <w:rsid w:val="00990194"/>
    <w:rsid w:val="00990DBD"/>
    <w:rsid w:val="00991A15"/>
    <w:rsid w:val="00991B7E"/>
    <w:rsid w:val="009921FF"/>
    <w:rsid w:val="00994217"/>
    <w:rsid w:val="009950DC"/>
    <w:rsid w:val="00996CDF"/>
    <w:rsid w:val="00997FA0"/>
    <w:rsid w:val="009A01E2"/>
    <w:rsid w:val="009A08A7"/>
    <w:rsid w:val="009A20BC"/>
    <w:rsid w:val="009A2217"/>
    <w:rsid w:val="009A294A"/>
    <w:rsid w:val="009A3319"/>
    <w:rsid w:val="009A4348"/>
    <w:rsid w:val="009A4D85"/>
    <w:rsid w:val="009A5204"/>
    <w:rsid w:val="009A6593"/>
    <w:rsid w:val="009B5E35"/>
    <w:rsid w:val="009B5FEF"/>
    <w:rsid w:val="009C0B37"/>
    <w:rsid w:val="009C1D3F"/>
    <w:rsid w:val="009C469F"/>
    <w:rsid w:val="009D7808"/>
    <w:rsid w:val="009D7FDD"/>
    <w:rsid w:val="009E0F22"/>
    <w:rsid w:val="009F37C0"/>
    <w:rsid w:val="009F3FFC"/>
    <w:rsid w:val="009F6265"/>
    <w:rsid w:val="00A03669"/>
    <w:rsid w:val="00A12EE3"/>
    <w:rsid w:val="00A13541"/>
    <w:rsid w:val="00A14015"/>
    <w:rsid w:val="00A147CC"/>
    <w:rsid w:val="00A148EC"/>
    <w:rsid w:val="00A14FDE"/>
    <w:rsid w:val="00A15176"/>
    <w:rsid w:val="00A15C40"/>
    <w:rsid w:val="00A20122"/>
    <w:rsid w:val="00A218A2"/>
    <w:rsid w:val="00A2335D"/>
    <w:rsid w:val="00A24B33"/>
    <w:rsid w:val="00A251A3"/>
    <w:rsid w:val="00A30DD2"/>
    <w:rsid w:val="00A30F62"/>
    <w:rsid w:val="00A327AA"/>
    <w:rsid w:val="00A333A4"/>
    <w:rsid w:val="00A36F03"/>
    <w:rsid w:val="00A374A2"/>
    <w:rsid w:val="00A404CE"/>
    <w:rsid w:val="00A40FA0"/>
    <w:rsid w:val="00A43534"/>
    <w:rsid w:val="00A47393"/>
    <w:rsid w:val="00A474E5"/>
    <w:rsid w:val="00A51DD8"/>
    <w:rsid w:val="00A52171"/>
    <w:rsid w:val="00A52D7B"/>
    <w:rsid w:val="00A532EA"/>
    <w:rsid w:val="00A53892"/>
    <w:rsid w:val="00A54C7B"/>
    <w:rsid w:val="00A60271"/>
    <w:rsid w:val="00A609F0"/>
    <w:rsid w:val="00A6406B"/>
    <w:rsid w:val="00A650DF"/>
    <w:rsid w:val="00A71802"/>
    <w:rsid w:val="00A7335F"/>
    <w:rsid w:val="00A73E1A"/>
    <w:rsid w:val="00A77680"/>
    <w:rsid w:val="00A80B23"/>
    <w:rsid w:val="00A818A1"/>
    <w:rsid w:val="00A8269D"/>
    <w:rsid w:val="00A82D3C"/>
    <w:rsid w:val="00A87703"/>
    <w:rsid w:val="00A94729"/>
    <w:rsid w:val="00A9573A"/>
    <w:rsid w:val="00A9591A"/>
    <w:rsid w:val="00AA0758"/>
    <w:rsid w:val="00AA0AC4"/>
    <w:rsid w:val="00AA3643"/>
    <w:rsid w:val="00AA51DE"/>
    <w:rsid w:val="00AA6FCE"/>
    <w:rsid w:val="00AB015B"/>
    <w:rsid w:val="00AC08F6"/>
    <w:rsid w:val="00AC1FCE"/>
    <w:rsid w:val="00AC3BD3"/>
    <w:rsid w:val="00AC3F3A"/>
    <w:rsid w:val="00AD280F"/>
    <w:rsid w:val="00AD4168"/>
    <w:rsid w:val="00AD4BEA"/>
    <w:rsid w:val="00AE1129"/>
    <w:rsid w:val="00AE1D91"/>
    <w:rsid w:val="00AE4601"/>
    <w:rsid w:val="00AE63CB"/>
    <w:rsid w:val="00AE6E1E"/>
    <w:rsid w:val="00AF04E7"/>
    <w:rsid w:val="00AF283D"/>
    <w:rsid w:val="00AF2B96"/>
    <w:rsid w:val="00AF5457"/>
    <w:rsid w:val="00AF70C2"/>
    <w:rsid w:val="00B00413"/>
    <w:rsid w:val="00B01AA5"/>
    <w:rsid w:val="00B01FC0"/>
    <w:rsid w:val="00B03431"/>
    <w:rsid w:val="00B071C2"/>
    <w:rsid w:val="00B10B62"/>
    <w:rsid w:val="00B10E52"/>
    <w:rsid w:val="00B1265D"/>
    <w:rsid w:val="00B13DD2"/>
    <w:rsid w:val="00B22AFB"/>
    <w:rsid w:val="00B22FC5"/>
    <w:rsid w:val="00B242F2"/>
    <w:rsid w:val="00B27A6D"/>
    <w:rsid w:val="00B32A67"/>
    <w:rsid w:val="00B3414C"/>
    <w:rsid w:val="00B343D7"/>
    <w:rsid w:val="00B445C4"/>
    <w:rsid w:val="00B5004B"/>
    <w:rsid w:val="00B50383"/>
    <w:rsid w:val="00B54106"/>
    <w:rsid w:val="00B601B5"/>
    <w:rsid w:val="00B6502A"/>
    <w:rsid w:val="00B65EB4"/>
    <w:rsid w:val="00B666AA"/>
    <w:rsid w:val="00B66F3A"/>
    <w:rsid w:val="00B6749A"/>
    <w:rsid w:val="00B7370D"/>
    <w:rsid w:val="00B7485F"/>
    <w:rsid w:val="00B751C4"/>
    <w:rsid w:val="00B759DD"/>
    <w:rsid w:val="00B75E5E"/>
    <w:rsid w:val="00B763C4"/>
    <w:rsid w:val="00B769E0"/>
    <w:rsid w:val="00B77733"/>
    <w:rsid w:val="00B77CF8"/>
    <w:rsid w:val="00B80EDE"/>
    <w:rsid w:val="00B86833"/>
    <w:rsid w:val="00B86851"/>
    <w:rsid w:val="00B934F8"/>
    <w:rsid w:val="00B942C7"/>
    <w:rsid w:val="00B952D1"/>
    <w:rsid w:val="00B96956"/>
    <w:rsid w:val="00B9773E"/>
    <w:rsid w:val="00B97C5C"/>
    <w:rsid w:val="00BA1374"/>
    <w:rsid w:val="00BA4F6D"/>
    <w:rsid w:val="00BA5B84"/>
    <w:rsid w:val="00BA6E61"/>
    <w:rsid w:val="00BA7CC7"/>
    <w:rsid w:val="00BB1E90"/>
    <w:rsid w:val="00BB2A9E"/>
    <w:rsid w:val="00BB5A96"/>
    <w:rsid w:val="00BB7998"/>
    <w:rsid w:val="00BC2C3D"/>
    <w:rsid w:val="00BC3C37"/>
    <w:rsid w:val="00BC4956"/>
    <w:rsid w:val="00BC6056"/>
    <w:rsid w:val="00BD010C"/>
    <w:rsid w:val="00BD0BA7"/>
    <w:rsid w:val="00BD25F8"/>
    <w:rsid w:val="00BD43D3"/>
    <w:rsid w:val="00BD6BBE"/>
    <w:rsid w:val="00BD7207"/>
    <w:rsid w:val="00BD7C4A"/>
    <w:rsid w:val="00BE1B02"/>
    <w:rsid w:val="00BE4CEF"/>
    <w:rsid w:val="00BE59DB"/>
    <w:rsid w:val="00BE6427"/>
    <w:rsid w:val="00BF0FE0"/>
    <w:rsid w:val="00BF2334"/>
    <w:rsid w:val="00BF39BA"/>
    <w:rsid w:val="00BF57FA"/>
    <w:rsid w:val="00BF5C03"/>
    <w:rsid w:val="00BF638F"/>
    <w:rsid w:val="00BF7CE0"/>
    <w:rsid w:val="00BF7D87"/>
    <w:rsid w:val="00C019BD"/>
    <w:rsid w:val="00C03F59"/>
    <w:rsid w:val="00C04008"/>
    <w:rsid w:val="00C046D6"/>
    <w:rsid w:val="00C053FA"/>
    <w:rsid w:val="00C10F21"/>
    <w:rsid w:val="00C12869"/>
    <w:rsid w:val="00C12914"/>
    <w:rsid w:val="00C15CB7"/>
    <w:rsid w:val="00C231A8"/>
    <w:rsid w:val="00C232E1"/>
    <w:rsid w:val="00C24848"/>
    <w:rsid w:val="00C320A7"/>
    <w:rsid w:val="00C320D8"/>
    <w:rsid w:val="00C330C9"/>
    <w:rsid w:val="00C362AF"/>
    <w:rsid w:val="00C4054D"/>
    <w:rsid w:val="00C40986"/>
    <w:rsid w:val="00C46D0A"/>
    <w:rsid w:val="00C46D0E"/>
    <w:rsid w:val="00C47530"/>
    <w:rsid w:val="00C5114D"/>
    <w:rsid w:val="00C515A1"/>
    <w:rsid w:val="00C5393B"/>
    <w:rsid w:val="00C55EF8"/>
    <w:rsid w:val="00C571CC"/>
    <w:rsid w:val="00C63DCC"/>
    <w:rsid w:val="00C65612"/>
    <w:rsid w:val="00C65641"/>
    <w:rsid w:val="00C664C5"/>
    <w:rsid w:val="00C66582"/>
    <w:rsid w:val="00C7376B"/>
    <w:rsid w:val="00C74B64"/>
    <w:rsid w:val="00C772D7"/>
    <w:rsid w:val="00C80A9F"/>
    <w:rsid w:val="00C8180E"/>
    <w:rsid w:val="00C81881"/>
    <w:rsid w:val="00C844A9"/>
    <w:rsid w:val="00C869B2"/>
    <w:rsid w:val="00C86D8E"/>
    <w:rsid w:val="00C86E15"/>
    <w:rsid w:val="00C87F80"/>
    <w:rsid w:val="00C91730"/>
    <w:rsid w:val="00C91B64"/>
    <w:rsid w:val="00C9354D"/>
    <w:rsid w:val="00C94E83"/>
    <w:rsid w:val="00C95E6A"/>
    <w:rsid w:val="00C95F5D"/>
    <w:rsid w:val="00C9740D"/>
    <w:rsid w:val="00C97565"/>
    <w:rsid w:val="00CA0717"/>
    <w:rsid w:val="00CA0AF7"/>
    <w:rsid w:val="00CA0DF3"/>
    <w:rsid w:val="00CA3009"/>
    <w:rsid w:val="00CA4217"/>
    <w:rsid w:val="00CA4405"/>
    <w:rsid w:val="00CA4AFE"/>
    <w:rsid w:val="00CA6EC3"/>
    <w:rsid w:val="00CA7EB5"/>
    <w:rsid w:val="00CB10BD"/>
    <w:rsid w:val="00CB1387"/>
    <w:rsid w:val="00CB15EC"/>
    <w:rsid w:val="00CB2471"/>
    <w:rsid w:val="00CB3B17"/>
    <w:rsid w:val="00CB5602"/>
    <w:rsid w:val="00CB625D"/>
    <w:rsid w:val="00CC2D9A"/>
    <w:rsid w:val="00CC2E5E"/>
    <w:rsid w:val="00CC48AA"/>
    <w:rsid w:val="00CC5E07"/>
    <w:rsid w:val="00CC5E2F"/>
    <w:rsid w:val="00CD050D"/>
    <w:rsid w:val="00CD557F"/>
    <w:rsid w:val="00CD62D8"/>
    <w:rsid w:val="00CD69E9"/>
    <w:rsid w:val="00CD7764"/>
    <w:rsid w:val="00CD780A"/>
    <w:rsid w:val="00CD7FCC"/>
    <w:rsid w:val="00CE12DC"/>
    <w:rsid w:val="00CE2473"/>
    <w:rsid w:val="00CE3DF0"/>
    <w:rsid w:val="00CE5C7E"/>
    <w:rsid w:val="00CE64C0"/>
    <w:rsid w:val="00CE68A3"/>
    <w:rsid w:val="00CE6901"/>
    <w:rsid w:val="00CE7229"/>
    <w:rsid w:val="00CE742E"/>
    <w:rsid w:val="00CF0190"/>
    <w:rsid w:val="00CF0AD6"/>
    <w:rsid w:val="00CF13C3"/>
    <w:rsid w:val="00CF15C0"/>
    <w:rsid w:val="00CF1B54"/>
    <w:rsid w:val="00CF4759"/>
    <w:rsid w:val="00CF4DFD"/>
    <w:rsid w:val="00CF5CA1"/>
    <w:rsid w:val="00D01C26"/>
    <w:rsid w:val="00D032A2"/>
    <w:rsid w:val="00D034C3"/>
    <w:rsid w:val="00D043E5"/>
    <w:rsid w:val="00D04D65"/>
    <w:rsid w:val="00D05F30"/>
    <w:rsid w:val="00D0668A"/>
    <w:rsid w:val="00D1182F"/>
    <w:rsid w:val="00D119AF"/>
    <w:rsid w:val="00D12A40"/>
    <w:rsid w:val="00D17EC0"/>
    <w:rsid w:val="00D21461"/>
    <w:rsid w:val="00D23F74"/>
    <w:rsid w:val="00D27E7C"/>
    <w:rsid w:val="00D302E0"/>
    <w:rsid w:val="00D312FF"/>
    <w:rsid w:val="00D318BB"/>
    <w:rsid w:val="00D33402"/>
    <w:rsid w:val="00D34651"/>
    <w:rsid w:val="00D373D1"/>
    <w:rsid w:val="00D41483"/>
    <w:rsid w:val="00D4167A"/>
    <w:rsid w:val="00D44653"/>
    <w:rsid w:val="00D464F2"/>
    <w:rsid w:val="00D4742A"/>
    <w:rsid w:val="00D54C73"/>
    <w:rsid w:val="00D56F75"/>
    <w:rsid w:val="00D60AC5"/>
    <w:rsid w:val="00D60F50"/>
    <w:rsid w:val="00D60FA0"/>
    <w:rsid w:val="00D62AA6"/>
    <w:rsid w:val="00D66649"/>
    <w:rsid w:val="00D75520"/>
    <w:rsid w:val="00D76679"/>
    <w:rsid w:val="00D778AE"/>
    <w:rsid w:val="00D842A1"/>
    <w:rsid w:val="00D85FB7"/>
    <w:rsid w:val="00D86D95"/>
    <w:rsid w:val="00D86DD1"/>
    <w:rsid w:val="00D91FC6"/>
    <w:rsid w:val="00D9610D"/>
    <w:rsid w:val="00DA079A"/>
    <w:rsid w:val="00DA1142"/>
    <w:rsid w:val="00DA15FE"/>
    <w:rsid w:val="00DA3E3C"/>
    <w:rsid w:val="00DA4081"/>
    <w:rsid w:val="00DA5740"/>
    <w:rsid w:val="00DA5ECD"/>
    <w:rsid w:val="00DB04F6"/>
    <w:rsid w:val="00DB42C9"/>
    <w:rsid w:val="00DB64E2"/>
    <w:rsid w:val="00DC14F9"/>
    <w:rsid w:val="00DC2297"/>
    <w:rsid w:val="00DC263B"/>
    <w:rsid w:val="00DC28B3"/>
    <w:rsid w:val="00DC45D7"/>
    <w:rsid w:val="00DD1BDD"/>
    <w:rsid w:val="00DD2D49"/>
    <w:rsid w:val="00DD3187"/>
    <w:rsid w:val="00DD4BF2"/>
    <w:rsid w:val="00DE0AEC"/>
    <w:rsid w:val="00DE26FF"/>
    <w:rsid w:val="00DE2D34"/>
    <w:rsid w:val="00DF27C7"/>
    <w:rsid w:val="00DF4AF7"/>
    <w:rsid w:val="00DF6E7E"/>
    <w:rsid w:val="00DF7A13"/>
    <w:rsid w:val="00DF7F43"/>
    <w:rsid w:val="00E01E1F"/>
    <w:rsid w:val="00E03696"/>
    <w:rsid w:val="00E0394E"/>
    <w:rsid w:val="00E03979"/>
    <w:rsid w:val="00E05FDF"/>
    <w:rsid w:val="00E0621D"/>
    <w:rsid w:val="00E109DE"/>
    <w:rsid w:val="00E1174F"/>
    <w:rsid w:val="00E1258D"/>
    <w:rsid w:val="00E12B7F"/>
    <w:rsid w:val="00E12E53"/>
    <w:rsid w:val="00E1713C"/>
    <w:rsid w:val="00E1792C"/>
    <w:rsid w:val="00E22717"/>
    <w:rsid w:val="00E2510F"/>
    <w:rsid w:val="00E3521D"/>
    <w:rsid w:val="00E37884"/>
    <w:rsid w:val="00E41105"/>
    <w:rsid w:val="00E415FC"/>
    <w:rsid w:val="00E43AC2"/>
    <w:rsid w:val="00E4473C"/>
    <w:rsid w:val="00E4551D"/>
    <w:rsid w:val="00E5037D"/>
    <w:rsid w:val="00E50E37"/>
    <w:rsid w:val="00E53873"/>
    <w:rsid w:val="00E549CF"/>
    <w:rsid w:val="00E54D18"/>
    <w:rsid w:val="00E640BC"/>
    <w:rsid w:val="00E641BE"/>
    <w:rsid w:val="00E72E0C"/>
    <w:rsid w:val="00E755CA"/>
    <w:rsid w:val="00E76617"/>
    <w:rsid w:val="00E76B19"/>
    <w:rsid w:val="00E772D3"/>
    <w:rsid w:val="00E83F18"/>
    <w:rsid w:val="00E93925"/>
    <w:rsid w:val="00EA3809"/>
    <w:rsid w:val="00EA5794"/>
    <w:rsid w:val="00EA5CEF"/>
    <w:rsid w:val="00EB16FB"/>
    <w:rsid w:val="00EB28C3"/>
    <w:rsid w:val="00EB429F"/>
    <w:rsid w:val="00EC2068"/>
    <w:rsid w:val="00EC2A8E"/>
    <w:rsid w:val="00EC3816"/>
    <w:rsid w:val="00EC5E98"/>
    <w:rsid w:val="00EC65E2"/>
    <w:rsid w:val="00EC7A50"/>
    <w:rsid w:val="00ED0BBD"/>
    <w:rsid w:val="00ED16EA"/>
    <w:rsid w:val="00ED3921"/>
    <w:rsid w:val="00ED56E1"/>
    <w:rsid w:val="00ED5A08"/>
    <w:rsid w:val="00ED6265"/>
    <w:rsid w:val="00ED7D78"/>
    <w:rsid w:val="00EE17FD"/>
    <w:rsid w:val="00EE1E28"/>
    <w:rsid w:val="00EE4828"/>
    <w:rsid w:val="00EE6F29"/>
    <w:rsid w:val="00EE79BB"/>
    <w:rsid w:val="00EE7F79"/>
    <w:rsid w:val="00EF14B2"/>
    <w:rsid w:val="00EF4676"/>
    <w:rsid w:val="00EF501D"/>
    <w:rsid w:val="00EF67D5"/>
    <w:rsid w:val="00F01D64"/>
    <w:rsid w:val="00F02612"/>
    <w:rsid w:val="00F06172"/>
    <w:rsid w:val="00F066FE"/>
    <w:rsid w:val="00F06FAA"/>
    <w:rsid w:val="00F074B6"/>
    <w:rsid w:val="00F07BAE"/>
    <w:rsid w:val="00F117A0"/>
    <w:rsid w:val="00F11F55"/>
    <w:rsid w:val="00F12261"/>
    <w:rsid w:val="00F1310E"/>
    <w:rsid w:val="00F171F9"/>
    <w:rsid w:val="00F17C47"/>
    <w:rsid w:val="00F17E72"/>
    <w:rsid w:val="00F20482"/>
    <w:rsid w:val="00F20672"/>
    <w:rsid w:val="00F2363F"/>
    <w:rsid w:val="00F23B72"/>
    <w:rsid w:val="00F2579C"/>
    <w:rsid w:val="00F25ABE"/>
    <w:rsid w:val="00F334C7"/>
    <w:rsid w:val="00F40B30"/>
    <w:rsid w:val="00F4492D"/>
    <w:rsid w:val="00F44A99"/>
    <w:rsid w:val="00F503C4"/>
    <w:rsid w:val="00F55308"/>
    <w:rsid w:val="00F643AC"/>
    <w:rsid w:val="00F65933"/>
    <w:rsid w:val="00F7056F"/>
    <w:rsid w:val="00F7143F"/>
    <w:rsid w:val="00F7368F"/>
    <w:rsid w:val="00F738D1"/>
    <w:rsid w:val="00F76BAD"/>
    <w:rsid w:val="00F76FA8"/>
    <w:rsid w:val="00F772C8"/>
    <w:rsid w:val="00F77385"/>
    <w:rsid w:val="00F8031B"/>
    <w:rsid w:val="00F80367"/>
    <w:rsid w:val="00F84005"/>
    <w:rsid w:val="00F86C5B"/>
    <w:rsid w:val="00F92CA8"/>
    <w:rsid w:val="00F94E3B"/>
    <w:rsid w:val="00FA1E98"/>
    <w:rsid w:val="00FA5A42"/>
    <w:rsid w:val="00FA6EAA"/>
    <w:rsid w:val="00FA7F7E"/>
    <w:rsid w:val="00FB12B7"/>
    <w:rsid w:val="00FB3C2A"/>
    <w:rsid w:val="00FB7AF4"/>
    <w:rsid w:val="00FC1FDD"/>
    <w:rsid w:val="00FD2A66"/>
    <w:rsid w:val="00FD594F"/>
    <w:rsid w:val="00FD62FA"/>
    <w:rsid w:val="00FD6D19"/>
    <w:rsid w:val="00FD6F6F"/>
    <w:rsid w:val="00FE48C7"/>
    <w:rsid w:val="00FE48E5"/>
    <w:rsid w:val="00FE54AE"/>
    <w:rsid w:val="00FE5AD6"/>
    <w:rsid w:val="00FF1A64"/>
    <w:rsid w:val="00FF1EAD"/>
    <w:rsid w:val="00FF329E"/>
    <w:rsid w:val="00FF63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4DC5F6DF-33DE-44D7-963C-5451076B59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ahoma" w:eastAsia="Times New Roman" w:hAnsi="Tahoma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1">
    <w:lsdException w:name="Normal" w:locked="0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0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locked="0" w:uiPriority="41"/>
    <w:lsdException w:name="Plain Table 2" w:locked="0" w:uiPriority="42"/>
    <w:lsdException w:name="Plain Table 3" w:locked="0" w:uiPriority="43"/>
    <w:lsdException w:name="Plain Table 4" w:locked="0" w:uiPriority="44"/>
    <w:lsdException w:name="Plain Table 5" w:locked="0" w:uiPriority="45"/>
    <w:lsdException w:name="Grid Table Light" w:locked="0" w:uiPriority="40"/>
    <w:lsdException w:name="Grid Table 1 Light" w:locked="0" w:uiPriority="46"/>
    <w:lsdException w:name="Grid Table 2" w:locked="0" w:uiPriority="47"/>
    <w:lsdException w:name="Grid Table 3" w:locked="0" w:uiPriority="48"/>
    <w:lsdException w:name="Grid Table 4" w:locked="0" w:uiPriority="49"/>
    <w:lsdException w:name="Grid Table 5 Dark" w:locked="0" w:uiPriority="50"/>
    <w:lsdException w:name="Grid Table 6 Colorful" w:locked="0" w:uiPriority="51"/>
    <w:lsdException w:name="Grid Table 7 Colorful" w:locked="0" w:uiPriority="52"/>
    <w:lsdException w:name="Grid Table 1 Light Accent 1" w:locked="0" w:uiPriority="46"/>
    <w:lsdException w:name="Grid Table 2 Accent 1" w:locked="0" w:uiPriority="47"/>
    <w:lsdException w:name="Grid Table 3 Accent 1" w:locked="0" w:uiPriority="48"/>
    <w:lsdException w:name="Grid Table 4 Accent 1" w:locked="0" w:uiPriority="49"/>
    <w:lsdException w:name="Grid Table 5 Dark Accent 1" w:locked="0" w:uiPriority="50"/>
    <w:lsdException w:name="Grid Table 6 Colorful Accent 1" w:locked="0" w:uiPriority="51"/>
    <w:lsdException w:name="Grid Table 7 Colorful Accent 1" w:locked="0" w:uiPriority="52"/>
    <w:lsdException w:name="Grid Table 1 Light Accent 2" w:locked="0" w:uiPriority="46"/>
    <w:lsdException w:name="Grid Table 2 Accent 2" w:locked="0" w:uiPriority="47"/>
    <w:lsdException w:name="Grid Table 3 Accent 2" w:locked="0" w:uiPriority="48"/>
    <w:lsdException w:name="Grid Table 4 Accent 2" w:locked="0" w:uiPriority="49"/>
    <w:lsdException w:name="Grid Table 5 Dark Accent 2" w:locked="0" w:uiPriority="50"/>
    <w:lsdException w:name="Grid Table 6 Colorful Accent 2" w:locked="0" w:uiPriority="51"/>
    <w:lsdException w:name="Grid Table 7 Colorful Accent 2" w:locked="0" w:uiPriority="52"/>
    <w:lsdException w:name="Grid Table 1 Light Accent 3" w:locked="0" w:uiPriority="46"/>
    <w:lsdException w:name="Grid Table 2 Accent 3" w:locked="0" w:uiPriority="47"/>
    <w:lsdException w:name="Grid Table 3 Accent 3" w:locked="0" w:uiPriority="48"/>
    <w:lsdException w:name="Grid Table 4 Accent 3" w:locked="0" w:uiPriority="49"/>
    <w:lsdException w:name="Grid Table 5 Dark Accent 3" w:locked="0" w:uiPriority="50"/>
    <w:lsdException w:name="Grid Table 6 Colorful Accent 3" w:locked="0" w:uiPriority="51"/>
    <w:lsdException w:name="Grid Table 7 Colorful Accent 3" w:locked="0" w:uiPriority="52"/>
    <w:lsdException w:name="Grid Table 1 Light Accent 4" w:locked="0" w:uiPriority="46"/>
    <w:lsdException w:name="Grid Table 2 Accent 4" w:locked="0" w:uiPriority="47"/>
    <w:lsdException w:name="Grid Table 3 Accent 4" w:locked="0" w:uiPriority="48"/>
    <w:lsdException w:name="Grid Table 4 Accent 4" w:locked="0" w:uiPriority="49"/>
    <w:lsdException w:name="Grid Table 5 Dark Accent 4" w:locked="0" w:uiPriority="50"/>
    <w:lsdException w:name="Grid Table 6 Colorful Accent 4" w:locked="0" w:uiPriority="51"/>
    <w:lsdException w:name="Grid Table 7 Colorful Accent 4" w:locked="0" w:uiPriority="52"/>
    <w:lsdException w:name="Grid Table 1 Light Accent 5" w:locked="0" w:uiPriority="46"/>
    <w:lsdException w:name="Grid Table 2 Accent 5" w:locked="0" w:uiPriority="47"/>
    <w:lsdException w:name="Grid Table 3 Accent 5" w:locked="0" w:uiPriority="48"/>
    <w:lsdException w:name="Grid Table 4 Accent 5" w:locked="0" w:uiPriority="49"/>
    <w:lsdException w:name="Grid Table 5 Dark Accent 5" w:locked="0" w:uiPriority="50"/>
    <w:lsdException w:name="Grid Table 6 Colorful Accent 5" w:locked="0" w:uiPriority="51"/>
    <w:lsdException w:name="Grid Table 7 Colorful Accent 5" w:locked="0" w:uiPriority="52"/>
    <w:lsdException w:name="Grid Table 1 Light Accent 6" w:locked="0" w:uiPriority="46"/>
    <w:lsdException w:name="Grid Table 2 Accent 6" w:locked="0" w:uiPriority="47"/>
    <w:lsdException w:name="Grid Table 3 Accent 6" w:locked="0" w:uiPriority="48"/>
    <w:lsdException w:name="Grid Table 4 Accent 6" w:locked="0" w:uiPriority="49"/>
    <w:lsdException w:name="Grid Table 5 Dark Accent 6" w:locked="0" w:uiPriority="50"/>
    <w:lsdException w:name="Grid Table 6 Colorful Accent 6" w:locked="0" w:uiPriority="51"/>
    <w:lsdException w:name="Grid Table 7 Colorful Accent 6" w:locked="0" w:uiPriority="52"/>
    <w:lsdException w:name="List Table 1 Light" w:locked="0" w:uiPriority="46"/>
    <w:lsdException w:name="List Table 2" w:locked="0" w:uiPriority="47"/>
    <w:lsdException w:name="List Table 3" w:locked="0" w:uiPriority="48"/>
    <w:lsdException w:name="List Table 4" w:locked="0" w:uiPriority="49"/>
    <w:lsdException w:name="List Table 5 Dark" w:locked="0" w:uiPriority="50"/>
    <w:lsdException w:name="List Table 6 Colorful" w:locked="0" w:uiPriority="51"/>
    <w:lsdException w:name="List Table 7 Colorful" w:locked="0" w:uiPriority="52"/>
    <w:lsdException w:name="List Table 1 Light Accent 1" w:locked="0" w:uiPriority="46"/>
    <w:lsdException w:name="List Table 2 Accent 1" w:locked="0" w:uiPriority="47"/>
    <w:lsdException w:name="List Table 3 Accent 1" w:locked="0" w:uiPriority="48"/>
    <w:lsdException w:name="List Table 4 Accent 1" w:locked="0" w:uiPriority="49"/>
    <w:lsdException w:name="List Table 5 Dark Accent 1" w:locked="0" w:uiPriority="50"/>
    <w:lsdException w:name="List Table 6 Colorful Accent 1" w:locked="0" w:uiPriority="51"/>
    <w:lsdException w:name="List Table 7 Colorful Accent 1" w:locked="0" w:uiPriority="52"/>
    <w:lsdException w:name="List Table 1 Light Accent 2" w:locked="0" w:uiPriority="46"/>
    <w:lsdException w:name="List Table 2 Accent 2" w:locked="0" w:uiPriority="47"/>
    <w:lsdException w:name="List Table 3 Accent 2" w:locked="0" w:uiPriority="48"/>
    <w:lsdException w:name="List Table 4 Accent 2" w:locked="0" w:uiPriority="49"/>
    <w:lsdException w:name="List Table 5 Dark Accent 2" w:locked="0" w:uiPriority="50"/>
    <w:lsdException w:name="List Table 6 Colorful Accent 2" w:locked="0" w:uiPriority="51"/>
    <w:lsdException w:name="List Table 7 Colorful Accent 2" w:locked="0" w:uiPriority="52"/>
    <w:lsdException w:name="List Table 1 Light Accent 3" w:locked="0" w:uiPriority="46"/>
    <w:lsdException w:name="List Table 2 Accent 3" w:locked="0" w:uiPriority="47"/>
    <w:lsdException w:name="List Table 3 Accent 3" w:locked="0" w:uiPriority="48"/>
    <w:lsdException w:name="List Table 4 Accent 3" w:locked="0" w:uiPriority="49"/>
    <w:lsdException w:name="List Table 5 Dark Accent 3" w:locked="0" w:uiPriority="50"/>
    <w:lsdException w:name="List Table 6 Colorful Accent 3" w:locked="0" w:uiPriority="51"/>
    <w:lsdException w:name="List Table 7 Colorful Accent 3" w:locked="0" w:uiPriority="52"/>
    <w:lsdException w:name="List Table 1 Light Accent 4" w:locked="0" w:uiPriority="46"/>
    <w:lsdException w:name="List Table 2 Accent 4" w:locked="0" w:uiPriority="47"/>
    <w:lsdException w:name="List Table 3 Accent 4" w:locked="0" w:uiPriority="48"/>
    <w:lsdException w:name="List Table 4 Accent 4" w:locked="0" w:uiPriority="49"/>
    <w:lsdException w:name="List Table 5 Dark Accent 4" w:locked="0" w:uiPriority="50"/>
    <w:lsdException w:name="List Table 6 Colorful Accent 4" w:locked="0" w:uiPriority="51"/>
    <w:lsdException w:name="List Table 7 Colorful Accent 4" w:locked="0" w:uiPriority="52"/>
    <w:lsdException w:name="List Table 1 Light Accent 5" w:locked="0" w:uiPriority="46"/>
    <w:lsdException w:name="List Table 2 Accent 5" w:locked="0" w:uiPriority="47"/>
    <w:lsdException w:name="List Table 3 Accent 5" w:locked="0" w:uiPriority="48"/>
    <w:lsdException w:name="List Table 4 Accent 5" w:locked="0" w:uiPriority="49"/>
    <w:lsdException w:name="List Table 5 Dark Accent 5" w:locked="0" w:uiPriority="50"/>
    <w:lsdException w:name="List Table 6 Colorful Accent 5" w:locked="0" w:uiPriority="51"/>
    <w:lsdException w:name="List Table 7 Colorful Accent 5" w:locked="0" w:uiPriority="52"/>
    <w:lsdException w:name="List Table 1 Light Accent 6" w:locked="0" w:uiPriority="46"/>
    <w:lsdException w:name="List Table 2 Accent 6" w:locked="0" w:uiPriority="47"/>
    <w:lsdException w:name="List Table 3 Accent 6" w:locked="0" w:uiPriority="48"/>
    <w:lsdException w:name="List Table 4 Accent 6" w:locked="0" w:uiPriority="49"/>
    <w:lsdException w:name="List Table 5 Dark Accent 6" w:locked="0" w:uiPriority="50"/>
    <w:lsdException w:name="List Table 6 Colorful Accent 6" w:locked="0" w:uiPriority="51"/>
    <w:lsdException w:name="List Table 7 Colorful Accent 6" w:locked="0" w:uiPriority="52"/>
  </w:latentStyles>
  <w:style w:type="paragraph" w:default="1" w:styleId="Normal">
    <w:name w:val="Normal"/>
    <w:qFormat/>
    <w:rsid w:val="001670EA"/>
    <w:pPr>
      <w:widowControl w:val="0"/>
      <w:spacing w:after="200" w:line="276" w:lineRule="auto"/>
    </w:pPr>
    <w:rPr>
      <w:rFonts w:asciiTheme="minorHAnsi" w:eastAsiaTheme="minorHAnsi" w:hAnsiTheme="minorHAnsi" w:cstheme="minorBidi"/>
      <w:sz w:val="22"/>
      <w:szCs w:val="22"/>
    </w:rPr>
  </w:style>
  <w:style w:type="paragraph" w:styleId="Heading1">
    <w:name w:val="heading 1"/>
    <w:basedOn w:val="Normal"/>
    <w:next w:val="Tekst1"/>
    <w:link w:val="Heading1Char"/>
    <w:qFormat/>
    <w:rsid w:val="004C0107"/>
    <w:pPr>
      <w:keepNext/>
      <w:spacing w:before="120" w:after="120" w:line="240" w:lineRule="auto"/>
      <w:outlineLvl w:val="0"/>
    </w:pPr>
    <w:rPr>
      <w:rFonts w:ascii="Calibri" w:eastAsiaTheme="majorEastAsia" w:hAnsi="Calibri" w:cstheme="majorBidi"/>
      <w:b/>
      <w:bCs/>
      <w:sz w:val="30"/>
    </w:rPr>
  </w:style>
  <w:style w:type="paragraph" w:styleId="Heading2">
    <w:name w:val="heading 2"/>
    <w:basedOn w:val="Heading1"/>
    <w:next w:val="Tekst1"/>
    <w:link w:val="Heading2Char"/>
    <w:qFormat/>
    <w:rsid w:val="00364F5C"/>
    <w:pPr>
      <w:numPr>
        <w:ilvl w:val="1"/>
      </w:numPr>
      <w:spacing w:before="480" w:after="240"/>
      <w:outlineLvl w:val="1"/>
    </w:pPr>
    <w:rPr>
      <w:rFonts w:cs="Arial"/>
      <w:bCs w:val="0"/>
      <w:iCs/>
      <w:sz w:val="28"/>
      <w:szCs w:val="28"/>
    </w:rPr>
  </w:style>
  <w:style w:type="paragraph" w:styleId="Heading3">
    <w:name w:val="heading 3"/>
    <w:basedOn w:val="Heading2"/>
    <w:next w:val="Tekst1"/>
    <w:link w:val="Heading3Char"/>
    <w:qFormat/>
    <w:rsid w:val="00C5114D"/>
    <w:pPr>
      <w:numPr>
        <w:ilvl w:val="2"/>
      </w:numPr>
      <w:spacing w:before="360"/>
      <w:outlineLvl w:val="2"/>
    </w:pPr>
    <w:rPr>
      <w:bCs/>
      <w:sz w:val="22"/>
      <w:szCs w:val="26"/>
    </w:rPr>
  </w:style>
  <w:style w:type="paragraph" w:styleId="Heading4">
    <w:name w:val="heading 4"/>
    <w:basedOn w:val="Heading3"/>
    <w:next w:val="Tekst1"/>
    <w:link w:val="Heading4Char"/>
    <w:qFormat/>
    <w:rsid w:val="00364F5C"/>
    <w:pPr>
      <w:numPr>
        <w:ilvl w:val="3"/>
      </w:numPr>
      <w:spacing w:before="240" w:after="120"/>
      <w:ind w:left="862" w:hanging="862"/>
      <w:outlineLvl w:val="3"/>
    </w:pPr>
    <w:rPr>
      <w:rFonts w:cstheme="majorBidi"/>
      <w:bCs w:val="0"/>
      <w:szCs w:val="28"/>
    </w:rPr>
  </w:style>
  <w:style w:type="paragraph" w:styleId="Heading5">
    <w:name w:val="heading 5"/>
    <w:basedOn w:val="Heading4"/>
    <w:next w:val="Tekst1"/>
    <w:link w:val="Heading5Char"/>
    <w:qFormat/>
    <w:rsid w:val="00364F5C"/>
    <w:pPr>
      <w:numPr>
        <w:ilvl w:val="0"/>
      </w:numPr>
      <w:ind w:left="851" w:hanging="862"/>
      <w:outlineLvl w:val="4"/>
    </w:pPr>
    <w:rPr>
      <w:bCs/>
      <w:szCs w:val="26"/>
    </w:rPr>
  </w:style>
  <w:style w:type="paragraph" w:styleId="Heading6">
    <w:name w:val="heading 6"/>
    <w:basedOn w:val="Normal"/>
    <w:next w:val="Normal"/>
    <w:link w:val="Heading6Char"/>
    <w:semiHidden/>
    <w:qFormat/>
    <w:locked/>
    <w:rsid w:val="00C5114D"/>
    <w:pPr>
      <w:spacing w:after="120"/>
      <w:outlineLvl w:val="5"/>
    </w:pPr>
    <w:rPr>
      <w:rFonts w:eastAsiaTheme="majorEastAsia" w:cs="Arial"/>
    </w:rPr>
  </w:style>
  <w:style w:type="paragraph" w:styleId="Heading7">
    <w:name w:val="heading 7"/>
    <w:basedOn w:val="Normal"/>
    <w:next w:val="Normal"/>
    <w:link w:val="Heading7Char"/>
    <w:semiHidden/>
    <w:qFormat/>
    <w:locked/>
    <w:rsid w:val="00C5114D"/>
    <w:pPr>
      <w:spacing w:after="120"/>
      <w:outlineLvl w:val="6"/>
    </w:pPr>
    <w:rPr>
      <w:rFonts w:eastAsiaTheme="majorEastAsia" w:cstheme="majorBidi"/>
    </w:rPr>
  </w:style>
  <w:style w:type="paragraph" w:styleId="Heading8">
    <w:name w:val="heading 8"/>
    <w:basedOn w:val="Normal"/>
    <w:next w:val="Normal"/>
    <w:link w:val="Heading8Char"/>
    <w:semiHidden/>
    <w:qFormat/>
    <w:locked/>
    <w:rsid w:val="00C5114D"/>
    <w:pPr>
      <w:spacing w:after="120"/>
      <w:outlineLvl w:val="7"/>
    </w:pPr>
    <w:rPr>
      <w:rFonts w:eastAsiaTheme="majorEastAsia" w:cs="Arial"/>
    </w:rPr>
  </w:style>
  <w:style w:type="paragraph" w:styleId="Heading9">
    <w:name w:val="heading 9"/>
    <w:basedOn w:val="Normal"/>
    <w:next w:val="Normal"/>
    <w:link w:val="Heading9Char"/>
    <w:semiHidden/>
    <w:qFormat/>
    <w:locked/>
    <w:rsid w:val="00C5114D"/>
    <w:pPr>
      <w:spacing w:after="120"/>
      <w:outlineLvl w:val="8"/>
    </w:pPr>
    <w:rPr>
      <w:rFonts w:eastAsiaTheme="majorEastAsia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next w:val="Normal"/>
    <w:uiPriority w:val="39"/>
    <w:rsid w:val="007A1AD0"/>
    <w:pPr>
      <w:tabs>
        <w:tab w:val="left" w:leader="dot" w:pos="284"/>
        <w:tab w:val="right" w:leader="dot" w:pos="9061"/>
      </w:tabs>
      <w:spacing w:before="60" w:after="60"/>
      <w:ind w:left="284" w:hanging="284"/>
    </w:pPr>
    <w:rPr>
      <w:b/>
      <w:bCs/>
    </w:rPr>
  </w:style>
  <w:style w:type="paragraph" w:customStyle="1" w:styleId="Tekst1hoofding">
    <w:name w:val="Tekst 1 hoofding"/>
    <w:basedOn w:val="Tekstinsprong"/>
    <w:next w:val="Tekst1"/>
    <w:qFormat/>
    <w:rsid w:val="00C5114D"/>
    <w:pPr>
      <w:spacing w:after="60"/>
      <w:ind w:left="0"/>
    </w:pPr>
    <w:rPr>
      <w:b/>
    </w:rPr>
  </w:style>
  <w:style w:type="paragraph" w:customStyle="1" w:styleId="TitelLijn">
    <w:name w:val="Titel Lijn"/>
    <w:basedOn w:val="Normal"/>
    <w:next w:val="Tekstinsprong"/>
    <w:link w:val="TitelLijnChar"/>
    <w:semiHidden/>
    <w:rsid w:val="004D55FF"/>
    <w:pPr>
      <w:keepNext/>
      <w:keepLines/>
      <w:pBdr>
        <w:top w:val="single" w:sz="6" w:space="1" w:color="auto"/>
      </w:pBdr>
      <w:spacing w:after="120"/>
    </w:pPr>
    <w:rPr>
      <w:sz w:val="12"/>
    </w:rPr>
  </w:style>
  <w:style w:type="paragraph" w:customStyle="1" w:styleId="TOCTitle">
    <w:name w:val="TOC Title"/>
    <w:basedOn w:val="Normal"/>
    <w:next w:val="Normal"/>
    <w:semiHidden/>
    <w:rsid w:val="00C5114D"/>
    <w:pPr>
      <w:spacing w:before="240" w:after="240"/>
    </w:pPr>
    <w:rPr>
      <w:b/>
    </w:rPr>
  </w:style>
  <w:style w:type="paragraph" w:styleId="TOC2">
    <w:name w:val="toc 2"/>
    <w:basedOn w:val="Normal"/>
    <w:next w:val="Normal"/>
    <w:uiPriority w:val="39"/>
    <w:rsid w:val="007A1AD0"/>
    <w:pPr>
      <w:tabs>
        <w:tab w:val="left" w:leader="dot" w:pos="1134"/>
        <w:tab w:val="right" w:leader="dot" w:pos="9061"/>
      </w:tabs>
      <w:ind w:left="709" w:hanging="425"/>
    </w:pPr>
  </w:style>
  <w:style w:type="paragraph" w:styleId="TOC3">
    <w:name w:val="toc 3"/>
    <w:basedOn w:val="Normal"/>
    <w:next w:val="Normal"/>
    <w:uiPriority w:val="39"/>
    <w:rsid w:val="007A1AD0"/>
    <w:pPr>
      <w:tabs>
        <w:tab w:val="left" w:leader="dot" w:pos="1134"/>
        <w:tab w:val="right" w:leader="dot" w:pos="9061"/>
      </w:tabs>
      <w:ind w:left="1276" w:hanging="567"/>
    </w:pPr>
    <w:rPr>
      <w:iCs/>
    </w:rPr>
  </w:style>
  <w:style w:type="paragraph" w:styleId="TOC4">
    <w:name w:val="toc 4"/>
    <w:basedOn w:val="Normal"/>
    <w:next w:val="Normal"/>
    <w:semiHidden/>
    <w:locked/>
    <w:rsid w:val="008176FE"/>
    <w:pPr>
      <w:tabs>
        <w:tab w:val="left" w:leader="dot" w:pos="1134"/>
        <w:tab w:val="right" w:leader="dot" w:pos="9061"/>
      </w:tabs>
      <w:ind w:left="1135" w:hanging="851"/>
    </w:pPr>
    <w:rPr>
      <w:szCs w:val="21"/>
    </w:rPr>
  </w:style>
  <w:style w:type="paragraph" w:styleId="TOC5">
    <w:name w:val="toc 5"/>
    <w:basedOn w:val="Normal"/>
    <w:next w:val="Normal"/>
    <w:semiHidden/>
    <w:locked/>
    <w:rsid w:val="008176FE"/>
    <w:pPr>
      <w:tabs>
        <w:tab w:val="left" w:leader="dot" w:pos="1134"/>
        <w:tab w:val="right" w:leader="dot" w:pos="9061"/>
      </w:tabs>
      <w:ind w:left="1134"/>
    </w:pPr>
    <w:rPr>
      <w:szCs w:val="21"/>
    </w:rPr>
  </w:style>
  <w:style w:type="paragraph" w:styleId="TOC6">
    <w:name w:val="toc 6"/>
    <w:basedOn w:val="Normal"/>
    <w:next w:val="Normal"/>
    <w:semiHidden/>
    <w:locked/>
    <w:rsid w:val="008176FE"/>
    <w:pPr>
      <w:ind w:left="1418"/>
    </w:pPr>
    <w:rPr>
      <w:szCs w:val="21"/>
    </w:rPr>
  </w:style>
  <w:style w:type="paragraph" w:styleId="TOC7">
    <w:name w:val="toc 7"/>
    <w:basedOn w:val="Normal"/>
    <w:next w:val="Normal"/>
    <w:semiHidden/>
    <w:locked/>
    <w:rsid w:val="008176FE"/>
    <w:pPr>
      <w:ind w:left="1418"/>
    </w:pPr>
    <w:rPr>
      <w:szCs w:val="21"/>
    </w:rPr>
  </w:style>
  <w:style w:type="paragraph" w:styleId="TOC8">
    <w:name w:val="toc 8"/>
    <w:basedOn w:val="Normal"/>
    <w:next w:val="Normal"/>
    <w:semiHidden/>
    <w:locked/>
    <w:rsid w:val="008176FE"/>
    <w:pPr>
      <w:ind w:left="1418"/>
    </w:pPr>
    <w:rPr>
      <w:szCs w:val="21"/>
    </w:rPr>
  </w:style>
  <w:style w:type="paragraph" w:styleId="TOC9">
    <w:name w:val="toc 9"/>
    <w:basedOn w:val="Normal"/>
    <w:next w:val="Normal"/>
    <w:semiHidden/>
    <w:locked/>
    <w:rsid w:val="008176FE"/>
    <w:pPr>
      <w:ind w:left="1418"/>
    </w:pPr>
    <w:rPr>
      <w:szCs w:val="21"/>
    </w:rPr>
  </w:style>
  <w:style w:type="character" w:styleId="Hyperlink">
    <w:name w:val="Hyperlink"/>
    <w:basedOn w:val="DefaultParagraphFont"/>
    <w:uiPriority w:val="99"/>
    <w:locked/>
    <w:rsid w:val="008C5859"/>
    <w:rPr>
      <w:rFonts w:ascii="Arial" w:hAnsi="Arial"/>
      <w:dstrike w:val="0"/>
      <w:color w:val="0000FF"/>
      <w:spacing w:val="0"/>
      <w:kern w:val="0"/>
      <w:position w:val="0"/>
      <w:sz w:val="22"/>
      <w:u w:val="single"/>
      <w:effect w:val="none"/>
      <w:bdr w:val="none" w:sz="0" w:space="0" w:color="auto"/>
      <w:vertAlign w:val="baseline"/>
      <w:lang w:val="nl-BE"/>
    </w:rPr>
  </w:style>
  <w:style w:type="paragraph" w:styleId="Footer">
    <w:name w:val="footer"/>
    <w:basedOn w:val="Normal"/>
    <w:semiHidden/>
    <w:locked/>
    <w:rsid w:val="008176FE"/>
    <w:pPr>
      <w:tabs>
        <w:tab w:val="center" w:pos="4320"/>
        <w:tab w:val="right" w:pos="8640"/>
      </w:tabs>
    </w:pPr>
  </w:style>
  <w:style w:type="paragraph" w:styleId="Header">
    <w:name w:val="header"/>
    <w:basedOn w:val="Normal"/>
    <w:semiHidden/>
    <w:locked/>
    <w:rsid w:val="008176FE"/>
    <w:pPr>
      <w:tabs>
        <w:tab w:val="center" w:pos="4320"/>
        <w:tab w:val="right" w:pos="8640"/>
      </w:tabs>
    </w:pPr>
  </w:style>
  <w:style w:type="character" w:styleId="FollowedHyperlink">
    <w:name w:val="FollowedHyperlink"/>
    <w:basedOn w:val="DefaultParagraphFont"/>
    <w:semiHidden/>
    <w:locked/>
    <w:rsid w:val="008176FE"/>
    <w:rPr>
      <w:color w:val="800080"/>
      <w:u w:val="single"/>
    </w:rPr>
  </w:style>
  <w:style w:type="paragraph" w:customStyle="1" w:styleId="AfbeeldingBUG">
    <w:name w:val="Afbeelding BUG"/>
    <w:basedOn w:val="Tekstinsprong"/>
    <w:next w:val="AfbeeldingtekstBUG"/>
    <w:qFormat/>
    <w:rsid w:val="00476050"/>
    <w:pPr>
      <w:spacing w:after="120"/>
      <w:ind w:left="0"/>
      <w:jc w:val="center"/>
    </w:pPr>
  </w:style>
  <w:style w:type="paragraph" w:customStyle="1" w:styleId="Tekst1">
    <w:name w:val="Tekst 1"/>
    <w:basedOn w:val="Tekst1hoofding"/>
    <w:link w:val="Tekst1Char"/>
    <w:qFormat/>
    <w:rsid w:val="00C5114D"/>
    <w:pPr>
      <w:spacing w:after="0"/>
    </w:pPr>
    <w:rPr>
      <w:b w:val="0"/>
    </w:rPr>
  </w:style>
  <w:style w:type="paragraph" w:customStyle="1" w:styleId="Tekstinsprong">
    <w:name w:val="Tekst insprong"/>
    <w:basedOn w:val="Normal"/>
    <w:link w:val="TekstinsprongChar"/>
    <w:qFormat/>
    <w:rsid w:val="00C5114D"/>
    <w:pPr>
      <w:spacing w:before="120"/>
      <w:ind w:left="284"/>
    </w:pPr>
  </w:style>
  <w:style w:type="paragraph" w:customStyle="1" w:styleId="Lijst1">
    <w:name w:val="Lijst1"/>
    <w:basedOn w:val="Normal"/>
    <w:qFormat/>
    <w:rsid w:val="002E745F"/>
    <w:pPr>
      <w:keepNext/>
      <w:numPr>
        <w:numId w:val="23"/>
      </w:numPr>
      <w:spacing w:before="30" w:after="30"/>
    </w:pPr>
  </w:style>
  <w:style w:type="paragraph" w:customStyle="1" w:styleId="Lijst1insprong">
    <w:name w:val="Lijst1 insprong"/>
    <w:basedOn w:val="Lijst1"/>
    <w:qFormat/>
    <w:rsid w:val="002E745F"/>
    <w:pPr>
      <w:numPr>
        <w:numId w:val="24"/>
      </w:numPr>
    </w:pPr>
  </w:style>
  <w:style w:type="table" w:styleId="TableGrid">
    <w:name w:val="Table Grid"/>
    <w:basedOn w:val="TableNormal"/>
    <w:uiPriority w:val="59"/>
    <w:rsid w:val="00D302E0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ocumentTableList">
    <w:name w:val="Document Table List"/>
    <w:basedOn w:val="Lijst1"/>
    <w:semiHidden/>
    <w:locked/>
    <w:rsid w:val="005C7CD3"/>
    <w:pPr>
      <w:numPr>
        <w:numId w:val="6"/>
      </w:numPr>
    </w:pPr>
    <w:rPr>
      <w:lang w:val="nl-NL"/>
    </w:rPr>
  </w:style>
  <w:style w:type="paragraph" w:customStyle="1" w:styleId="VoetTekstBUG">
    <w:name w:val="Voet Tekst BUG"/>
    <w:basedOn w:val="Footer"/>
    <w:semiHidden/>
    <w:rsid w:val="004D55FF"/>
    <w:pPr>
      <w:tabs>
        <w:tab w:val="clear" w:pos="4320"/>
        <w:tab w:val="clear" w:pos="8640"/>
        <w:tab w:val="left" w:pos="3402"/>
        <w:tab w:val="left" w:pos="5670"/>
        <w:tab w:val="right" w:pos="9072"/>
      </w:tabs>
      <w:spacing w:after="60"/>
    </w:pPr>
    <w:rPr>
      <w:sz w:val="18"/>
    </w:rPr>
  </w:style>
  <w:style w:type="paragraph" w:customStyle="1" w:styleId="VoetTekstLijnBUG">
    <w:name w:val="Voet Tekst Lijn BUG"/>
    <w:basedOn w:val="TitelLijn"/>
    <w:next w:val="VoetTekstBUG"/>
    <w:semiHidden/>
    <w:rsid w:val="00272BDF"/>
    <w:pPr>
      <w:spacing w:after="0"/>
      <w:ind w:left="-454"/>
    </w:pPr>
    <w:rPr>
      <w:sz w:val="8"/>
    </w:rPr>
  </w:style>
  <w:style w:type="paragraph" w:customStyle="1" w:styleId="Documentnummer">
    <w:name w:val="Documentnummer"/>
    <w:basedOn w:val="TabelHoofding"/>
    <w:semiHidden/>
    <w:qFormat/>
    <w:rsid w:val="00C5114D"/>
    <w:pPr>
      <w:jc w:val="right"/>
    </w:pPr>
  </w:style>
  <w:style w:type="paragraph" w:customStyle="1" w:styleId="Status">
    <w:name w:val="Status"/>
    <w:basedOn w:val="Header"/>
    <w:semiHidden/>
    <w:qFormat/>
    <w:rsid w:val="006163E1"/>
    <w:pPr>
      <w:tabs>
        <w:tab w:val="clear" w:pos="4320"/>
      </w:tabs>
      <w:spacing w:before="360"/>
      <w:jc w:val="right"/>
    </w:pPr>
    <w:rPr>
      <w:rFonts w:cs="Tahoma"/>
      <w:sz w:val="32"/>
    </w:rPr>
  </w:style>
  <w:style w:type="character" w:customStyle="1" w:styleId="Heading1Char">
    <w:name w:val="Heading 1 Char"/>
    <w:basedOn w:val="DefaultParagraphFont"/>
    <w:link w:val="Heading1"/>
    <w:rsid w:val="004C0107"/>
    <w:rPr>
      <w:rFonts w:ascii="Calibri" w:eastAsiaTheme="majorEastAsia" w:hAnsi="Calibri" w:cstheme="majorBidi"/>
      <w:b/>
      <w:bCs/>
      <w:sz w:val="30"/>
      <w:szCs w:val="22"/>
    </w:rPr>
  </w:style>
  <w:style w:type="character" w:customStyle="1" w:styleId="Heading2Char">
    <w:name w:val="Heading 2 Char"/>
    <w:basedOn w:val="DefaultParagraphFont"/>
    <w:link w:val="Heading2"/>
    <w:rsid w:val="00364F5C"/>
    <w:rPr>
      <w:rFonts w:asciiTheme="minorHAnsi" w:eastAsiaTheme="majorEastAsia" w:hAnsiTheme="minorHAnsi" w:cs="Arial"/>
      <w:b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rsid w:val="00C5114D"/>
    <w:rPr>
      <w:rFonts w:asciiTheme="minorHAnsi" w:eastAsiaTheme="majorEastAsia" w:hAnsiTheme="minorHAnsi" w:cs="Arial"/>
      <w:b/>
      <w:bCs/>
      <w:iCs/>
      <w:sz w:val="22"/>
      <w:szCs w:val="26"/>
    </w:rPr>
  </w:style>
  <w:style w:type="character" w:customStyle="1" w:styleId="Heading4Char">
    <w:name w:val="Heading 4 Char"/>
    <w:basedOn w:val="DefaultParagraphFont"/>
    <w:link w:val="Heading4"/>
    <w:rsid w:val="00364F5C"/>
    <w:rPr>
      <w:rFonts w:asciiTheme="minorHAnsi" w:eastAsiaTheme="majorEastAsia" w:hAnsiTheme="minorHAnsi" w:cstheme="majorBidi"/>
      <w:b/>
      <w:iCs/>
      <w:sz w:val="22"/>
      <w:szCs w:val="28"/>
    </w:rPr>
  </w:style>
  <w:style w:type="character" w:customStyle="1" w:styleId="Heading5Char">
    <w:name w:val="Heading 5 Char"/>
    <w:basedOn w:val="DefaultParagraphFont"/>
    <w:link w:val="Heading5"/>
    <w:rsid w:val="00364F5C"/>
    <w:rPr>
      <w:rFonts w:ascii="Arial" w:eastAsiaTheme="majorEastAsia" w:hAnsi="Arial" w:cstheme="majorBidi"/>
      <w:b/>
      <w:bCs/>
      <w:iCs/>
      <w:szCs w:val="26"/>
      <w:lang w:val="nl-BE"/>
    </w:rPr>
  </w:style>
  <w:style w:type="character" w:customStyle="1" w:styleId="Heading6Char">
    <w:name w:val="Heading 6 Char"/>
    <w:basedOn w:val="DefaultParagraphFont"/>
    <w:link w:val="Heading6"/>
    <w:semiHidden/>
    <w:rsid w:val="00C5114D"/>
    <w:rPr>
      <w:rFonts w:ascii="Arial" w:eastAsiaTheme="majorEastAsia" w:hAnsi="Arial" w:cs="Arial"/>
      <w:sz w:val="22"/>
      <w:szCs w:val="22"/>
      <w:lang w:val="nl-BE"/>
    </w:rPr>
  </w:style>
  <w:style w:type="character" w:customStyle="1" w:styleId="Heading7Char">
    <w:name w:val="Heading 7 Char"/>
    <w:basedOn w:val="DefaultParagraphFont"/>
    <w:link w:val="Heading7"/>
    <w:semiHidden/>
    <w:rsid w:val="00C5114D"/>
    <w:rPr>
      <w:rFonts w:ascii="Arial" w:eastAsiaTheme="majorEastAsia" w:hAnsi="Arial" w:cstheme="majorBidi"/>
      <w:sz w:val="22"/>
      <w:szCs w:val="24"/>
      <w:lang w:val="nl-BE"/>
    </w:rPr>
  </w:style>
  <w:style w:type="character" w:customStyle="1" w:styleId="Heading8Char">
    <w:name w:val="Heading 8 Char"/>
    <w:basedOn w:val="DefaultParagraphFont"/>
    <w:link w:val="Heading8"/>
    <w:semiHidden/>
    <w:rsid w:val="00C5114D"/>
    <w:rPr>
      <w:rFonts w:ascii="Arial" w:eastAsiaTheme="majorEastAsia" w:hAnsi="Arial" w:cs="Arial"/>
      <w:sz w:val="22"/>
      <w:szCs w:val="24"/>
      <w:lang w:val="nl-BE"/>
    </w:rPr>
  </w:style>
  <w:style w:type="character" w:customStyle="1" w:styleId="Heading9Char">
    <w:name w:val="Heading 9 Char"/>
    <w:basedOn w:val="DefaultParagraphFont"/>
    <w:link w:val="Heading9"/>
    <w:semiHidden/>
    <w:rsid w:val="00C5114D"/>
    <w:rPr>
      <w:rFonts w:ascii="Arial" w:eastAsiaTheme="majorEastAsia" w:hAnsi="Arial" w:cs="Arial"/>
      <w:sz w:val="22"/>
      <w:szCs w:val="22"/>
      <w:lang w:val="nl-BE"/>
    </w:rPr>
  </w:style>
  <w:style w:type="paragraph" w:customStyle="1" w:styleId="Tekstinspronghoofding">
    <w:name w:val="Tekst insprong hoofding"/>
    <w:basedOn w:val="Tekstinsprong"/>
    <w:next w:val="Tekstinsprong"/>
    <w:qFormat/>
    <w:rsid w:val="00364F5C"/>
    <w:pPr>
      <w:keepNext/>
      <w:spacing w:before="240" w:after="120"/>
    </w:pPr>
    <w:rPr>
      <w:b/>
    </w:rPr>
  </w:style>
  <w:style w:type="paragraph" w:styleId="NoSpacing">
    <w:name w:val="No Spacing"/>
    <w:basedOn w:val="Normal"/>
    <w:uiPriority w:val="1"/>
    <w:semiHidden/>
    <w:qFormat/>
    <w:locked/>
    <w:rsid w:val="00EA5CEF"/>
  </w:style>
  <w:style w:type="paragraph" w:styleId="TOCHeading">
    <w:name w:val="TOC Heading"/>
    <w:basedOn w:val="Heading1"/>
    <w:next w:val="Normal"/>
    <w:uiPriority w:val="39"/>
    <w:semiHidden/>
    <w:unhideWhenUsed/>
    <w:qFormat/>
    <w:locked/>
    <w:rsid w:val="00EA5CEF"/>
    <w:pPr>
      <w:keepLines/>
      <w:outlineLvl w:val="9"/>
    </w:pPr>
    <w:rPr>
      <w:rFonts w:asciiTheme="majorHAnsi" w:hAnsiTheme="majorHAnsi"/>
      <w:color w:val="365F91" w:themeColor="accent1" w:themeShade="BF"/>
      <w:sz w:val="28"/>
      <w:szCs w:val="28"/>
    </w:rPr>
  </w:style>
  <w:style w:type="paragraph" w:customStyle="1" w:styleId="KopTekstBUG">
    <w:name w:val="Kop Tekst BUG"/>
    <w:basedOn w:val="Normal"/>
    <w:semiHidden/>
    <w:qFormat/>
    <w:rsid w:val="004D55FF"/>
    <w:pPr>
      <w:tabs>
        <w:tab w:val="right" w:pos="9072"/>
      </w:tabs>
      <w:spacing w:after="60"/>
    </w:pPr>
    <w:rPr>
      <w:sz w:val="18"/>
      <w:szCs w:val="20"/>
    </w:rPr>
  </w:style>
  <w:style w:type="character" w:customStyle="1" w:styleId="TitelLijnChar">
    <w:name w:val="Titel Lijn Char"/>
    <w:basedOn w:val="DefaultParagraphFont"/>
    <w:link w:val="TitelLijn"/>
    <w:semiHidden/>
    <w:rsid w:val="00BF7D87"/>
    <w:rPr>
      <w:rFonts w:ascii="Arial" w:hAnsi="Arial"/>
      <w:sz w:val="12"/>
      <w:szCs w:val="24"/>
      <w:lang w:val="nl-BE"/>
    </w:rPr>
  </w:style>
  <w:style w:type="paragraph" w:customStyle="1" w:styleId="Lijstgenummerd">
    <w:name w:val="Lijst genummerd"/>
    <w:basedOn w:val="Instructie"/>
    <w:qFormat/>
    <w:rsid w:val="002E745F"/>
    <w:pPr>
      <w:numPr>
        <w:numId w:val="3"/>
      </w:numPr>
    </w:pPr>
  </w:style>
  <w:style w:type="numbering" w:customStyle="1" w:styleId="BlockList1">
    <w:name w:val="Block List 1"/>
    <w:basedOn w:val="NoList"/>
    <w:uiPriority w:val="99"/>
    <w:rsid w:val="002470D3"/>
    <w:pPr>
      <w:numPr>
        <w:numId w:val="2"/>
      </w:numPr>
    </w:pPr>
  </w:style>
  <w:style w:type="numbering" w:customStyle="1" w:styleId="BlockListIndent1">
    <w:name w:val="Block List Indent 1"/>
    <w:basedOn w:val="BlockList1"/>
    <w:uiPriority w:val="99"/>
    <w:rsid w:val="002470D3"/>
    <w:pPr>
      <w:numPr>
        <w:numId w:val="1"/>
      </w:numPr>
    </w:p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DD4BF2"/>
    <w:rPr>
      <w:rFonts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D4BF2"/>
    <w:rPr>
      <w:rFonts w:cs="Tahoma"/>
      <w:sz w:val="16"/>
      <w:szCs w:val="16"/>
      <w:lang w:val="nl-BE"/>
    </w:rPr>
  </w:style>
  <w:style w:type="paragraph" w:customStyle="1" w:styleId="Tabellijst">
    <w:name w:val="Tabel lijst"/>
    <w:basedOn w:val="DocumentTableList"/>
    <w:qFormat/>
    <w:rsid w:val="00BF57FA"/>
    <w:pPr>
      <w:numPr>
        <w:numId w:val="9"/>
      </w:numPr>
      <w:spacing w:before="60" w:after="20"/>
    </w:pPr>
  </w:style>
  <w:style w:type="paragraph" w:customStyle="1" w:styleId="TitelDocument">
    <w:name w:val="Titel Document"/>
    <w:basedOn w:val="Normal"/>
    <w:next w:val="TitelLijn"/>
    <w:semiHidden/>
    <w:qFormat/>
    <w:rsid w:val="00CA4AFE"/>
    <w:pPr>
      <w:keepNext/>
      <w:spacing w:before="240" w:after="120"/>
      <w:jc w:val="center"/>
    </w:pPr>
    <w:rPr>
      <w:rFonts w:eastAsiaTheme="majorEastAsia" w:cstheme="majorBidi"/>
      <w:b/>
      <w:bCs/>
      <w:sz w:val="36"/>
      <w:szCs w:val="20"/>
    </w:rPr>
  </w:style>
  <w:style w:type="character" w:customStyle="1" w:styleId="TekstinsprongChar">
    <w:name w:val="Tekst insprong Char"/>
    <w:basedOn w:val="DefaultParagraphFont"/>
    <w:link w:val="Tekstinsprong"/>
    <w:rsid w:val="00C5114D"/>
    <w:rPr>
      <w:rFonts w:ascii="Arial" w:hAnsi="Arial"/>
      <w:sz w:val="22"/>
      <w:szCs w:val="24"/>
      <w:lang w:val="nl-BE"/>
    </w:rPr>
  </w:style>
  <w:style w:type="paragraph" w:customStyle="1" w:styleId="Tabellijstinsprong">
    <w:name w:val="Tabel lijst insprong"/>
    <w:basedOn w:val="Normal"/>
    <w:qFormat/>
    <w:rsid w:val="00BF57FA"/>
    <w:pPr>
      <w:keepNext/>
      <w:numPr>
        <w:numId w:val="10"/>
      </w:numPr>
      <w:spacing w:before="60" w:after="20"/>
      <w:contextualSpacing/>
    </w:pPr>
    <w:rPr>
      <w:lang w:val="nl-NL"/>
    </w:rPr>
  </w:style>
  <w:style w:type="numbering" w:customStyle="1" w:styleId="LijstNum1">
    <w:name w:val="Lijst Num 1"/>
    <w:basedOn w:val="NoList"/>
    <w:uiPriority w:val="99"/>
    <w:rsid w:val="002E745F"/>
    <w:pPr>
      <w:numPr>
        <w:numId w:val="3"/>
      </w:numPr>
    </w:pPr>
  </w:style>
  <w:style w:type="paragraph" w:customStyle="1" w:styleId="Instructie">
    <w:name w:val="Instructie"/>
    <w:basedOn w:val="Tekstinsprong"/>
    <w:next w:val="Resultaat"/>
    <w:semiHidden/>
    <w:qFormat/>
    <w:rsid w:val="00C5114D"/>
    <w:pPr>
      <w:numPr>
        <w:numId w:val="7"/>
      </w:numPr>
      <w:ind w:left="1135" w:hanging="284"/>
    </w:pPr>
  </w:style>
  <w:style w:type="paragraph" w:customStyle="1" w:styleId="InstructieIndent">
    <w:name w:val="Instructie Indent"/>
    <w:basedOn w:val="Tekstinsprong"/>
    <w:next w:val="ResultaatIndent"/>
    <w:semiHidden/>
    <w:qFormat/>
    <w:rsid w:val="00C5114D"/>
    <w:pPr>
      <w:numPr>
        <w:numId w:val="8"/>
      </w:numPr>
      <w:ind w:left="1418"/>
    </w:pPr>
  </w:style>
  <w:style w:type="paragraph" w:customStyle="1" w:styleId="Resultaat">
    <w:name w:val="Resultaat"/>
    <w:basedOn w:val="Tekstinsprong"/>
    <w:next w:val="Instructie"/>
    <w:semiHidden/>
    <w:qFormat/>
    <w:rsid w:val="004D55FF"/>
    <w:pPr>
      <w:ind w:left="2268"/>
    </w:pPr>
  </w:style>
  <w:style w:type="paragraph" w:customStyle="1" w:styleId="ResultaatIndent">
    <w:name w:val="Resultaat Indent"/>
    <w:basedOn w:val="Tekstinsprong"/>
    <w:next w:val="InstructieIndent"/>
    <w:semiHidden/>
    <w:qFormat/>
    <w:rsid w:val="004D55FF"/>
    <w:pPr>
      <w:ind w:left="2552"/>
    </w:pPr>
  </w:style>
  <w:style w:type="paragraph" w:customStyle="1" w:styleId="Lijstgenummerdinsprong">
    <w:name w:val="Lijst genummerd insprong"/>
    <w:basedOn w:val="Lijstgenummerd"/>
    <w:qFormat/>
    <w:rsid w:val="00F503C4"/>
    <w:pPr>
      <w:numPr>
        <w:numId w:val="4"/>
      </w:numPr>
    </w:pPr>
  </w:style>
  <w:style w:type="numbering" w:customStyle="1" w:styleId="LijstNumIndent1">
    <w:name w:val="Lijst Num Indent 1"/>
    <w:basedOn w:val="LijstNum1"/>
    <w:uiPriority w:val="99"/>
    <w:rsid w:val="00F503C4"/>
    <w:pPr>
      <w:numPr>
        <w:numId w:val="4"/>
      </w:numPr>
    </w:pPr>
  </w:style>
  <w:style w:type="paragraph" w:customStyle="1" w:styleId="TabelHoofding">
    <w:name w:val="Tabel Hoofding"/>
    <w:basedOn w:val="Normal"/>
    <w:qFormat/>
    <w:rsid w:val="00C5114D"/>
    <w:pPr>
      <w:spacing w:before="120" w:after="120"/>
    </w:pPr>
    <w:rPr>
      <w:b/>
    </w:rPr>
  </w:style>
  <w:style w:type="paragraph" w:customStyle="1" w:styleId="TabelTekst">
    <w:name w:val="Tabel Tekst"/>
    <w:basedOn w:val="Normal"/>
    <w:qFormat/>
    <w:locked/>
    <w:rsid w:val="00C5114D"/>
    <w:pPr>
      <w:spacing w:before="60" w:after="20"/>
    </w:pPr>
  </w:style>
  <w:style w:type="numbering" w:customStyle="1" w:styleId="Tabellijst11">
    <w:name w:val="Tabellijst 11"/>
    <w:basedOn w:val="NoList"/>
    <w:uiPriority w:val="99"/>
    <w:rsid w:val="00BF57FA"/>
    <w:pPr>
      <w:numPr>
        <w:numId w:val="9"/>
      </w:numPr>
    </w:pPr>
  </w:style>
  <w:style w:type="numbering" w:customStyle="1" w:styleId="TableListIndent1">
    <w:name w:val="Table List Indent 1"/>
    <w:basedOn w:val="Tabellijst11"/>
    <w:uiPriority w:val="99"/>
    <w:rsid w:val="00BF57FA"/>
    <w:pPr>
      <w:numPr>
        <w:numId w:val="10"/>
      </w:numPr>
    </w:pPr>
  </w:style>
  <w:style w:type="numbering" w:customStyle="1" w:styleId="TabelLijstNumIndent1">
    <w:name w:val="Tabel Lijst Num Indent 1"/>
    <w:basedOn w:val="TabelLijstNum1"/>
    <w:uiPriority w:val="99"/>
    <w:rsid w:val="00BF57FA"/>
    <w:pPr>
      <w:numPr>
        <w:numId w:val="12"/>
      </w:numPr>
    </w:pPr>
  </w:style>
  <w:style w:type="paragraph" w:customStyle="1" w:styleId="TitelDocType">
    <w:name w:val="Titel Doc Type"/>
    <w:basedOn w:val="TitelDocument"/>
    <w:semiHidden/>
    <w:qFormat/>
    <w:rsid w:val="00CA4AFE"/>
  </w:style>
  <w:style w:type="character" w:styleId="PlaceholderText">
    <w:name w:val="Placeholder Text"/>
    <w:basedOn w:val="DefaultParagraphFont"/>
    <w:uiPriority w:val="99"/>
    <w:semiHidden/>
    <w:locked/>
    <w:rsid w:val="00296160"/>
    <w:rPr>
      <w:color w:val="808080"/>
    </w:rPr>
  </w:style>
  <w:style w:type="paragraph" w:customStyle="1" w:styleId="Vertrouwelijkheid">
    <w:name w:val="Vertrouwelijkheid"/>
    <w:basedOn w:val="TabelTekst"/>
    <w:semiHidden/>
    <w:qFormat/>
    <w:rsid w:val="00152420"/>
    <w:rPr>
      <w:b/>
    </w:rPr>
  </w:style>
  <w:style w:type="paragraph" w:customStyle="1" w:styleId="Classificatiecode">
    <w:name w:val="Classificatiecode"/>
    <w:basedOn w:val="TabelTekst"/>
    <w:semiHidden/>
    <w:qFormat/>
    <w:rsid w:val="00C5114D"/>
    <w:pPr>
      <w:jc w:val="right"/>
    </w:pPr>
  </w:style>
  <w:style w:type="paragraph" w:customStyle="1" w:styleId="KopTekstLijnBUG">
    <w:name w:val="Kop Tekst Lijn BUG"/>
    <w:basedOn w:val="VoetTekstLijnBUG"/>
    <w:semiHidden/>
    <w:qFormat/>
    <w:rsid w:val="00CD7FCC"/>
    <w:pPr>
      <w:pBdr>
        <w:top w:val="none" w:sz="0" w:space="0" w:color="auto"/>
        <w:bottom w:val="single" w:sz="6" w:space="1" w:color="auto"/>
      </w:pBdr>
      <w:spacing w:after="120"/>
    </w:pPr>
  </w:style>
  <w:style w:type="paragraph" w:customStyle="1" w:styleId="Tabellijstgenummerd">
    <w:name w:val="Tabel lijst genummerd"/>
    <w:basedOn w:val="Lijstgenummerd"/>
    <w:qFormat/>
    <w:rsid w:val="00BF57FA"/>
    <w:pPr>
      <w:numPr>
        <w:numId w:val="11"/>
      </w:numPr>
      <w:spacing w:before="60" w:after="20"/>
    </w:pPr>
  </w:style>
  <w:style w:type="numbering" w:customStyle="1" w:styleId="TabelLijstNum1">
    <w:name w:val="Tabel Lijst Num 1"/>
    <w:basedOn w:val="LijstNum1"/>
    <w:uiPriority w:val="99"/>
    <w:rsid w:val="00BF57FA"/>
    <w:pPr>
      <w:numPr>
        <w:numId w:val="11"/>
      </w:numPr>
    </w:pPr>
  </w:style>
  <w:style w:type="paragraph" w:customStyle="1" w:styleId="Tabellijstgenummerdinsprong">
    <w:name w:val="Tabel lijst genummerd insprong"/>
    <w:basedOn w:val="Tabellijstgenummerd"/>
    <w:qFormat/>
    <w:rsid w:val="00BF57FA"/>
    <w:pPr>
      <w:numPr>
        <w:numId w:val="12"/>
      </w:numPr>
    </w:pPr>
  </w:style>
  <w:style w:type="paragraph" w:customStyle="1" w:styleId="TableText">
    <w:name w:val="Table Text"/>
    <w:basedOn w:val="Normal"/>
    <w:semiHidden/>
    <w:qFormat/>
    <w:locked/>
    <w:rsid w:val="00203E70"/>
    <w:pPr>
      <w:spacing w:before="120" w:after="60"/>
    </w:pPr>
  </w:style>
  <w:style w:type="paragraph" w:styleId="DocumentMap">
    <w:name w:val="Document Map"/>
    <w:basedOn w:val="Normal"/>
    <w:link w:val="DocumentMapChar"/>
    <w:uiPriority w:val="99"/>
    <w:semiHidden/>
    <w:unhideWhenUsed/>
    <w:locked/>
    <w:rsid w:val="00750CCE"/>
    <w:rPr>
      <w:rFonts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750CCE"/>
    <w:rPr>
      <w:rFonts w:cs="Tahoma"/>
      <w:sz w:val="16"/>
      <w:szCs w:val="16"/>
      <w:lang w:val="nl-BE"/>
    </w:rPr>
  </w:style>
  <w:style w:type="character" w:styleId="CommentReference">
    <w:name w:val="annotation reference"/>
    <w:basedOn w:val="DefaultParagraphFont"/>
    <w:uiPriority w:val="99"/>
    <w:unhideWhenUsed/>
    <w:locked/>
    <w:rsid w:val="00750CC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locked/>
    <w:rsid w:val="00C5114D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5114D"/>
    <w:rPr>
      <w:sz w:val="22"/>
      <w:lang w:val="nl-B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750CC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50CCE"/>
    <w:rPr>
      <w:b/>
      <w:bCs/>
      <w:sz w:val="22"/>
      <w:lang w:val="nl-BE"/>
    </w:rPr>
  </w:style>
  <w:style w:type="character" w:customStyle="1" w:styleId="Tekst1Char">
    <w:name w:val="Tekst 1 Char"/>
    <w:basedOn w:val="DefaultParagraphFont"/>
    <w:link w:val="Tekst1"/>
    <w:rsid w:val="00C5114D"/>
    <w:rPr>
      <w:rFonts w:ascii="Arial" w:hAnsi="Arial"/>
      <w:sz w:val="22"/>
      <w:szCs w:val="24"/>
      <w:lang w:val="nl-BE"/>
    </w:rPr>
  </w:style>
  <w:style w:type="numbering" w:customStyle="1" w:styleId="Lijstbullet">
    <w:name w:val="Lijst bullet"/>
    <w:basedOn w:val="NoList"/>
    <w:uiPriority w:val="99"/>
    <w:rsid w:val="002E745F"/>
    <w:pPr>
      <w:numPr>
        <w:numId w:val="23"/>
      </w:numPr>
    </w:pPr>
  </w:style>
  <w:style w:type="numbering" w:customStyle="1" w:styleId="Lijstbulletinsprong">
    <w:name w:val="Lijst bullet insprong"/>
    <w:basedOn w:val="NoList"/>
    <w:uiPriority w:val="99"/>
    <w:rsid w:val="002E745F"/>
    <w:pPr>
      <w:numPr>
        <w:numId w:val="24"/>
      </w:numPr>
    </w:pPr>
  </w:style>
  <w:style w:type="paragraph" w:customStyle="1" w:styleId="Lijstvoortzetting">
    <w:name w:val="Lijst voortzetting"/>
    <w:basedOn w:val="Tekstinsprong"/>
    <w:qFormat/>
    <w:rsid w:val="004F4E2D"/>
    <w:pPr>
      <w:spacing w:before="60" w:after="20"/>
      <w:ind w:left="425"/>
    </w:pPr>
  </w:style>
  <w:style w:type="paragraph" w:customStyle="1" w:styleId="Lijstvoortzettinginsprong">
    <w:name w:val="Lijst voortzetting insprong"/>
    <w:basedOn w:val="Lijstvoortzetting"/>
    <w:qFormat/>
    <w:rsid w:val="00F503C4"/>
    <w:pPr>
      <w:ind w:left="851"/>
    </w:pPr>
  </w:style>
  <w:style w:type="paragraph" w:customStyle="1" w:styleId="VoetTekstRechtsBUG">
    <w:name w:val="Voet Tekst Rechts BUG"/>
    <w:basedOn w:val="VoetTekstBUG"/>
    <w:semiHidden/>
    <w:qFormat/>
    <w:rsid w:val="00F17E72"/>
    <w:pPr>
      <w:jc w:val="right"/>
    </w:pPr>
  </w:style>
  <w:style w:type="paragraph" w:customStyle="1" w:styleId="KopTekstRechtsBUG">
    <w:name w:val="Kop Tekst Rechts BUG"/>
    <w:basedOn w:val="KopTekstBUG"/>
    <w:semiHidden/>
    <w:qFormat/>
    <w:rsid w:val="00F4492D"/>
    <w:pPr>
      <w:jc w:val="right"/>
    </w:pPr>
  </w:style>
  <w:style w:type="character" w:customStyle="1" w:styleId="Tekstverwijzing">
    <w:name w:val="Tekst verwijzing"/>
    <w:basedOn w:val="DefaultParagraphFont"/>
    <w:uiPriority w:val="1"/>
    <w:qFormat/>
    <w:rsid w:val="00C5114D"/>
    <w:rPr>
      <w:rFonts w:ascii="Arial" w:hAnsi="Arial"/>
      <w:color w:val="324496"/>
      <w:sz w:val="22"/>
    </w:rPr>
  </w:style>
  <w:style w:type="paragraph" w:customStyle="1" w:styleId="VoetTekstCenterBUG">
    <w:name w:val="Voet Tekst Center BUG"/>
    <w:basedOn w:val="VoetTekstBUG"/>
    <w:semiHidden/>
    <w:qFormat/>
    <w:rsid w:val="00985908"/>
    <w:pPr>
      <w:jc w:val="center"/>
    </w:pPr>
  </w:style>
  <w:style w:type="paragraph" w:styleId="List">
    <w:name w:val="List"/>
    <w:basedOn w:val="Normal"/>
    <w:uiPriority w:val="99"/>
    <w:semiHidden/>
    <w:unhideWhenUsed/>
    <w:locked/>
    <w:rsid w:val="008C5859"/>
    <w:pPr>
      <w:ind w:left="283" w:hanging="283"/>
      <w:contextualSpacing/>
    </w:pPr>
  </w:style>
  <w:style w:type="paragraph" w:styleId="List2">
    <w:name w:val="List 2"/>
    <w:basedOn w:val="Normal"/>
    <w:uiPriority w:val="99"/>
    <w:semiHidden/>
    <w:unhideWhenUsed/>
    <w:locked/>
    <w:rsid w:val="008C5859"/>
    <w:pPr>
      <w:ind w:left="566" w:hanging="283"/>
      <w:contextualSpacing/>
    </w:pPr>
  </w:style>
  <w:style w:type="paragraph" w:styleId="List3">
    <w:name w:val="List 3"/>
    <w:basedOn w:val="Normal"/>
    <w:uiPriority w:val="99"/>
    <w:semiHidden/>
    <w:unhideWhenUsed/>
    <w:locked/>
    <w:rsid w:val="008C5859"/>
    <w:pPr>
      <w:ind w:left="849" w:hanging="283"/>
      <w:contextualSpacing/>
    </w:pPr>
  </w:style>
  <w:style w:type="paragraph" w:styleId="List4">
    <w:name w:val="List 4"/>
    <w:basedOn w:val="Normal"/>
    <w:uiPriority w:val="99"/>
    <w:semiHidden/>
    <w:unhideWhenUsed/>
    <w:locked/>
    <w:rsid w:val="008C5859"/>
    <w:pPr>
      <w:ind w:left="1132" w:hanging="283"/>
      <w:contextualSpacing/>
    </w:pPr>
  </w:style>
  <w:style w:type="paragraph" w:styleId="List5">
    <w:name w:val="List 5"/>
    <w:basedOn w:val="Normal"/>
    <w:uiPriority w:val="99"/>
    <w:semiHidden/>
    <w:unhideWhenUsed/>
    <w:locked/>
    <w:rsid w:val="008C5859"/>
    <w:pPr>
      <w:ind w:left="1415" w:hanging="283"/>
      <w:contextualSpacing/>
    </w:pPr>
  </w:style>
  <w:style w:type="paragraph" w:styleId="TableofFigures">
    <w:name w:val="table of figures"/>
    <w:basedOn w:val="Normal"/>
    <w:next w:val="Normal"/>
    <w:uiPriority w:val="99"/>
    <w:semiHidden/>
    <w:unhideWhenUsed/>
    <w:locked/>
    <w:rsid w:val="008C5859"/>
  </w:style>
  <w:style w:type="paragraph" w:styleId="ListBullet">
    <w:name w:val="List Bullet"/>
    <w:basedOn w:val="Normal"/>
    <w:uiPriority w:val="99"/>
    <w:semiHidden/>
    <w:unhideWhenUsed/>
    <w:locked/>
    <w:rsid w:val="008C5859"/>
    <w:pPr>
      <w:numPr>
        <w:numId w:val="13"/>
      </w:numPr>
      <w:contextualSpacing/>
    </w:pPr>
  </w:style>
  <w:style w:type="paragraph" w:styleId="ListBullet2">
    <w:name w:val="List Bullet 2"/>
    <w:basedOn w:val="Normal"/>
    <w:uiPriority w:val="99"/>
    <w:semiHidden/>
    <w:unhideWhenUsed/>
    <w:locked/>
    <w:rsid w:val="008C5859"/>
    <w:pPr>
      <w:numPr>
        <w:numId w:val="14"/>
      </w:numPr>
      <w:contextualSpacing/>
    </w:pPr>
  </w:style>
  <w:style w:type="paragraph" w:styleId="ListBullet3">
    <w:name w:val="List Bullet 3"/>
    <w:basedOn w:val="Normal"/>
    <w:uiPriority w:val="99"/>
    <w:semiHidden/>
    <w:unhideWhenUsed/>
    <w:locked/>
    <w:rsid w:val="008C5859"/>
    <w:pPr>
      <w:numPr>
        <w:numId w:val="15"/>
      </w:numPr>
      <w:contextualSpacing/>
    </w:pPr>
  </w:style>
  <w:style w:type="paragraph" w:styleId="ListBullet4">
    <w:name w:val="List Bullet 4"/>
    <w:basedOn w:val="Normal"/>
    <w:uiPriority w:val="99"/>
    <w:semiHidden/>
    <w:unhideWhenUsed/>
    <w:locked/>
    <w:rsid w:val="008C5859"/>
    <w:pPr>
      <w:numPr>
        <w:numId w:val="16"/>
      </w:numPr>
      <w:contextualSpacing/>
    </w:pPr>
  </w:style>
  <w:style w:type="paragraph" w:styleId="ListBullet5">
    <w:name w:val="List Bullet 5"/>
    <w:basedOn w:val="Normal"/>
    <w:uiPriority w:val="99"/>
    <w:semiHidden/>
    <w:unhideWhenUsed/>
    <w:locked/>
    <w:rsid w:val="008C5859"/>
    <w:pPr>
      <w:numPr>
        <w:numId w:val="17"/>
      </w:numPr>
      <w:contextualSpacing/>
    </w:pPr>
  </w:style>
  <w:style w:type="paragraph" w:styleId="ListParagraph">
    <w:name w:val="List Paragraph"/>
    <w:basedOn w:val="Normal"/>
    <w:uiPriority w:val="34"/>
    <w:qFormat/>
    <w:locked/>
    <w:rsid w:val="008C5859"/>
    <w:pPr>
      <w:ind w:left="720"/>
      <w:contextualSpacing/>
    </w:pPr>
  </w:style>
  <w:style w:type="paragraph" w:styleId="ListNumber">
    <w:name w:val="List Number"/>
    <w:basedOn w:val="Normal"/>
    <w:uiPriority w:val="99"/>
    <w:semiHidden/>
    <w:unhideWhenUsed/>
    <w:locked/>
    <w:rsid w:val="008C5859"/>
    <w:pPr>
      <w:numPr>
        <w:numId w:val="18"/>
      </w:numPr>
      <w:contextualSpacing/>
    </w:pPr>
  </w:style>
  <w:style w:type="paragraph" w:styleId="ListNumber2">
    <w:name w:val="List Number 2"/>
    <w:basedOn w:val="Normal"/>
    <w:uiPriority w:val="99"/>
    <w:semiHidden/>
    <w:unhideWhenUsed/>
    <w:locked/>
    <w:rsid w:val="008C5859"/>
    <w:pPr>
      <w:numPr>
        <w:numId w:val="19"/>
      </w:numPr>
      <w:contextualSpacing/>
    </w:pPr>
  </w:style>
  <w:style w:type="paragraph" w:styleId="ListNumber3">
    <w:name w:val="List Number 3"/>
    <w:basedOn w:val="Normal"/>
    <w:uiPriority w:val="99"/>
    <w:semiHidden/>
    <w:unhideWhenUsed/>
    <w:locked/>
    <w:rsid w:val="008C5859"/>
    <w:pPr>
      <w:numPr>
        <w:numId w:val="20"/>
      </w:numPr>
      <w:contextualSpacing/>
    </w:pPr>
  </w:style>
  <w:style w:type="paragraph" w:styleId="ListNumber4">
    <w:name w:val="List Number 4"/>
    <w:basedOn w:val="Normal"/>
    <w:uiPriority w:val="99"/>
    <w:semiHidden/>
    <w:unhideWhenUsed/>
    <w:locked/>
    <w:rsid w:val="008C5859"/>
    <w:pPr>
      <w:numPr>
        <w:numId w:val="21"/>
      </w:numPr>
      <w:contextualSpacing/>
    </w:pPr>
  </w:style>
  <w:style w:type="paragraph" w:styleId="ListNumber5">
    <w:name w:val="List Number 5"/>
    <w:basedOn w:val="Normal"/>
    <w:uiPriority w:val="99"/>
    <w:semiHidden/>
    <w:unhideWhenUsed/>
    <w:locked/>
    <w:rsid w:val="008C5859"/>
    <w:pPr>
      <w:numPr>
        <w:numId w:val="22"/>
      </w:numPr>
      <w:contextualSpacing/>
    </w:pPr>
  </w:style>
  <w:style w:type="paragraph" w:styleId="ListContinue">
    <w:name w:val="List Continue"/>
    <w:basedOn w:val="Normal"/>
    <w:uiPriority w:val="99"/>
    <w:semiHidden/>
    <w:unhideWhenUsed/>
    <w:locked/>
    <w:rsid w:val="008C5859"/>
    <w:pPr>
      <w:spacing w:after="120"/>
      <w:ind w:left="283"/>
      <w:contextualSpacing/>
    </w:pPr>
  </w:style>
  <w:style w:type="paragraph" w:styleId="ListContinue2">
    <w:name w:val="List Continue 2"/>
    <w:basedOn w:val="Normal"/>
    <w:uiPriority w:val="99"/>
    <w:semiHidden/>
    <w:unhideWhenUsed/>
    <w:locked/>
    <w:rsid w:val="008C5859"/>
    <w:pPr>
      <w:spacing w:after="120"/>
      <w:ind w:left="566"/>
      <w:contextualSpacing/>
    </w:pPr>
  </w:style>
  <w:style w:type="paragraph" w:styleId="ListContinue3">
    <w:name w:val="List Continue 3"/>
    <w:basedOn w:val="Normal"/>
    <w:uiPriority w:val="99"/>
    <w:semiHidden/>
    <w:unhideWhenUsed/>
    <w:locked/>
    <w:rsid w:val="008C5859"/>
    <w:pPr>
      <w:spacing w:after="120"/>
      <w:ind w:left="849"/>
      <w:contextualSpacing/>
    </w:pPr>
  </w:style>
  <w:style w:type="paragraph" w:styleId="ListContinue4">
    <w:name w:val="List Continue 4"/>
    <w:basedOn w:val="Normal"/>
    <w:uiPriority w:val="99"/>
    <w:semiHidden/>
    <w:unhideWhenUsed/>
    <w:locked/>
    <w:rsid w:val="008C5859"/>
    <w:pPr>
      <w:spacing w:after="120"/>
      <w:ind w:left="1132"/>
      <w:contextualSpacing/>
    </w:pPr>
  </w:style>
  <w:style w:type="paragraph" w:styleId="ListContinue5">
    <w:name w:val="List Continue 5"/>
    <w:basedOn w:val="Normal"/>
    <w:uiPriority w:val="99"/>
    <w:semiHidden/>
    <w:unhideWhenUsed/>
    <w:locked/>
    <w:rsid w:val="008C5859"/>
    <w:pPr>
      <w:spacing w:after="120"/>
      <w:ind w:left="1415"/>
      <w:contextualSpacing/>
    </w:pPr>
  </w:style>
  <w:style w:type="paragraph" w:styleId="BodyText">
    <w:name w:val="Body Text"/>
    <w:basedOn w:val="Normal"/>
    <w:link w:val="BodyTextChar"/>
    <w:uiPriority w:val="99"/>
    <w:semiHidden/>
    <w:unhideWhenUsed/>
    <w:locked/>
    <w:rsid w:val="008C5859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8C5859"/>
    <w:rPr>
      <w:rFonts w:ascii="Arial" w:hAnsi="Arial"/>
      <w:sz w:val="22"/>
      <w:szCs w:val="24"/>
      <w:lang w:val="nl-BE"/>
    </w:rPr>
  </w:style>
  <w:style w:type="paragraph" w:styleId="BodyText2">
    <w:name w:val="Body Text 2"/>
    <w:basedOn w:val="Normal"/>
    <w:link w:val="BodyText2Char"/>
    <w:uiPriority w:val="99"/>
    <w:semiHidden/>
    <w:unhideWhenUsed/>
    <w:locked/>
    <w:rsid w:val="008C5859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8C5859"/>
    <w:rPr>
      <w:rFonts w:ascii="Arial" w:hAnsi="Arial"/>
      <w:sz w:val="22"/>
      <w:szCs w:val="24"/>
      <w:lang w:val="nl-BE"/>
    </w:rPr>
  </w:style>
  <w:style w:type="paragraph" w:styleId="BodyText3">
    <w:name w:val="Body Text 3"/>
    <w:basedOn w:val="Normal"/>
    <w:link w:val="BodyText3Char"/>
    <w:uiPriority w:val="99"/>
    <w:semiHidden/>
    <w:unhideWhenUsed/>
    <w:locked/>
    <w:rsid w:val="008C5859"/>
    <w:pPr>
      <w:spacing w:after="120"/>
    </w:pPr>
    <w:rPr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8C5859"/>
    <w:rPr>
      <w:rFonts w:ascii="Arial" w:hAnsi="Arial"/>
      <w:sz w:val="22"/>
      <w:szCs w:val="16"/>
      <w:lang w:val="nl-BE"/>
    </w:rPr>
  </w:style>
  <w:style w:type="paragraph" w:styleId="BodyTextFirstIndent">
    <w:name w:val="Body Text First Indent"/>
    <w:basedOn w:val="BodyText"/>
    <w:link w:val="BodyTextFirstIndentChar"/>
    <w:uiPriority w:val="99"/>
    <w:semiHidden/>
    <w:unhideWhenUsed/>
    <w:locked/>
    <w:rsid w:val="008C5859"/>
    <w:pPr>
      <w:spacing w:after="0"/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8C5859"/>
    <w:rPr>
      <w:rFonts w:ascii="Arial" w:hAnsi="Arial"/>
      <w:sz w:val="22"/>
      <w:szCs w:val="24"/>
      <w:lang w:val="nl-BE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locked/>
    <w:rsid w:val="008C5859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8C5859"/>
    <w:rPr>
      <w:rFonts w:ascii="Arial" w:hAnsi="Arial"/>
      <w:sz w:val="22"/>
      <w:szCs w:val="24"/>
      <w:lang w:val="nl-BE"/>
    </w:rPr>
  </w:style>
  <w:style w:type="paragraph" w:styleId="BodyTextFirstIndent2">
    <w:name w:val="Body Text First Indent 2"/>
    <w:basedOn w:val="BodyTextIndent"/>
    <w:link w:val="BodyTextFirstIndent2Char"/>
    <w:uiPriority w:val="99"/>
    <w:semiHidden/>
    <w:unhideWhenUsed/>
    <w:locked/>
    <w:rsid w:val="008C5859"/>
    <w:pPr>
      <w:spacing w:after="0"/>
      <w:ind w:left="360"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semiHidden/>
    <w:rsid w:val="008C5859"/>
    <w:rPr>
      <w:rFonts w:ascii="Arial" w:hAnsi="Arial"/>
      <w:sz w:val="22"/>
      <w:szCs w:val="24"/>
      <w:lang w:val="nl-BE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locked/>
    <w:rsid w:val="008C5859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8C5859"/>
    <w:rPr>
      <w:rFonts w:ascii="Arial" w:hAnsi="Arial"/>
      <w:sz w:val="22"/>
      <w:szCs w:val="24"/>
      <w:lang w:val="nl-BE"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locked/>
    <w:rsid w:val="008C5859"/>
    <w:pPr>
      <w:spacing w:after="120"/>
      <w:ind w:left="283"/>
    </w:pPr>
    <w:rPr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8C5859"/>
    <w:rPr>
      <w:rFonts w:ascii="Arial" w:hAnsi="Arial"/>
      <w:sz w:val="22"/>
      <w:szCs w:val="16"/>
      <w:lang w:val="nl-BE"/>
    </w:rPr>
  </w:style>
  <w:style w:type="paragraph" w:styleId="NormalIndent">
    <w:name w:val="Normal Indent"/>
    <w:basedOn w:val="Normal"/>
    <w:uiPriority w:val="99"/>
    <w:semiHidden/>
    <w:unhideWhenUsed/>
    <w:locked/>
    <w:rsid w:val="008C5859"/>
    <w:pPr>
      <w:ind w:left="720"/>
    </w:pPr>
  </w:style>
  <w:style w:type="paragraph" w:customStyle="1" w:styleId="AfbeeldingtekstBUG">
    <w:name w:val="Afbeelding tekst BUG"/>
    <w:basedOn w:val="AfbeeldingBUG"/>
    <w:next w:val="Tekst1"/>
    <w:qFormat/>
    <w:rsid w:val="00476050"/>
    <w:rPr>
      <w:b/>
      <w:sz w:val="20"/>
    </w:rPr>
  </w:style>
  <w:style w:type="table" w:styleId="LightList-Accent1">
    <w:name w:val="Light List Accent 1"/>
    <w:basedOn w:val="TableNormal"/>
    <w:uiPriority w:val="61"/>
    <w:locked/>
    <w:rsid w:val="00D0668A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17659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jpg"/><Relationship Id="rId26" Type="http://schemas.openxmlformats.org/officeDocument/2006/relationships/image" Target="media/image16.jpg"/><Relationship Id="rId39" Type="http://schemas.openxmlformats.org/officeDocument/2006/relationships/image" Target="media/image29.jpg"/><Relationship Id="rId21" Type="http://schemas.openxmlformats.org/officeDocument/2006/relationships/image" Target="media/image11.jpg"/><Relationship Id="rId34" Type="http://schemas.openxmlformats.org/officeDocument/2006/relationships/image" Target="media/image24.jpg"/><Relationship Id="rId42" Type="http://schemas.openxmlformats.org/officeDocument/2006/relationships/image" Target="media/image32.jpg"/><Relationship Id="rId47" Type="http://schemas.openxmlformats.org/officeDocument/2006/relationships/image" Target="media/image37.jpg"/><Relationship Id="rId50" Type="http://schemas.openxmlformats.org/officeDocument/2006/relationships/image" Target="media/image40.jpg"/><Relationship Id="rId55" Type="http://schemas.openxmlformats.org/officeDocument/2006/relationships/image" Target="media/image45.jpg"/><Relationship Id="rId63" Type="http://schemas.openxmlformats.org/officeDocument/2006/relationships/image" Target="media/image53.jpg"/><Relationship Id="rId68" Type="http://schemas.openxmlformats.org/officeDocument/2006/relationships/image" Target="media/image58.jpg"/><Relationship Id="rId76" Type="http://schemas.openxmlformats.org/officeDocument/2006/relationships/image" Target="media/image66.jpg"/><Relationship Id="rId84" Type="http://schemas.openxmlformats.org/officeDocument/2006/relationships/footer" Target="footer4.xml"/><Relationship Id="rId7" Type="http://schemas.openxmlformats.org/officeDocument/2006/relationships/endnotes" Target="endnotes.xml"/><Relationship Id="rId71" Type="http://schemas.openxmlformats.org/officeDocument/2006/relationships/image" Target="media/image61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9" Type="http://schemas.openxmlformats.org/officeDocument/2006/relationships/image" Target="media/image19.jpg"/><Relationship Id="rId11" Type="http://schemas.openxmlformats.org/officeDocument/2006/relationships/footer" Target="footer2.xml"/><Relationship Id="rId24" Type="http://schemas.openxmlformats.org/officeDocument/2006/relationships/image" Target="media/image14.jpg"/><Relationship Id="rId32" Type="http://schemas.openxmlformats.org/officeDocument/2006/relationships/image" Target="media/image22.jpg"/><Relationship Id="rId37" Type="http://schemas.openxmlformats.org/officeDocument/2006/relationships/image" Target="media/image27.jpg"/><Relationship Id="rId40" Type="http://schemas.openxmlformats.org/officeDocument/2006/relationships/image" Target="media/image30.jpg"/><Relationship Id="rId45" Type="http://schemas.openxmlformats.org/officeDocument/2006/relationships/image" Target="media/image35.jpeg"/><Relationship Id="rId53" Type="http://schemas.openxmlformats.org/officeDocument/2006/relationships/image" Target="media/image43.jpg"/><Relationship Id="rId58" Type="http://schemas.openxmlformats.org/officeDocument/2006/relationships/image" Target="media/image48.jpg"/><Relationship Id="rId66" Type="http://schemas.openxmlformats.org/officeDocument/2006/relationships/image" Target="media/image56.jpg"/><Relationship Id="rId74" Type="http://schemas.openxmlformats.org/officeDocument/2006/relationships/image" Target="media/image64.jpg"/><Relationship Id="rId79" Type="http://schemas.openxmlformats.org/officeDocument/2006/relationships/image" Target="media/image69.jpg"/><Relationship Id="rId87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image" Target="media/image51.jpg"/><Relationship Id="rId82" Type="http://schemas.openxmlformats.org/officeDocument/2006/relationships/header" Target="header4.xml"/><Relationship Id="rId19" Type="http://schemas.openxmlformats.org/officeDocument/2006/relationships/image" Target="media/image9.jp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jpg"/><Relationship Id="rId22" Type="http://schemas.openxmlformats.org/officeDocument/2006/relationships/image" Target="media/image12.jpg"/><Relationship Id="rId27" Type="http://schemas.openxmlformats.org/officeDocument/2006/relationships/image" Target="media/image17.jpg"/><Relationship Id="rId30" Type="http://schemas.openxmlformats.org/officeDocument/2006/relationships/image" Target="media/image20.jpg"/><Relationship Id="rId35" Type="http://schemas.openxmlformats.org/officeDocument/2006/relationships/image" Target="media/image25.jpg"/><Relationship Id="rId43" Type="http://schemas.openxmlformats.org/officeDocument/2006/relationships/image" Target="media/image33.jpg"/><Relationship Id="rId48" Type="http://schemas.openxmlformats.org/officeDocument/2006/relationships/image" Target="media/image38.jpg"/><Relationship Id="rId56" Type="http://schemas.openxmlformats.org/officeDocument/2006/relationships/image" Target="media/image46.jpg"/><Relationship Id="rId64" Type="http://schemas.openxmlformats.org/officeDocument/2006/relationships/image" Target="media/image54.jpg"/><Relationship Id="rId69" Type="http://schemas.openxmlformats.org/officeDocument/2006/relationships/image" Target="media/image59.jpg"/><Relationship Id="rId77" Type="http://schemas.openxmlformats.org/officeDocument/2006/relationships/image" Target="media/image67.jpg"/><Relationship Id="rId8" Type="http://schemas.openxmlformats.org/officeDocument/2006/relationships/header" Target="header1.xml"/><Relationship Id="rId51" Type="http://schemas.openxmlformats.org/officeDocument/2006/relationships/image" Target="media/image41.jpg"/><Relationship Id="rId72" Type="http://schemas.openxmlformats.org/officeDocument/2006/relationships/image" Target="media/image62.jpeg"/><Relationship Id="rId80" Type="http://schemas.openxmlformats.org/officeDocument/2006/relationships/image" Target="media/image70.jpeg"/><Relationship Id="rId85" Type="http://schemas.openxmlformats.org/officeDocument/2006/relationships/header" Target="header5.xml"/><Relationship Id="rId3" Type="http://schemas.openxmlformats.org/officeDocument/2006/relationships/styles" Target="styles.xml"/><Relationship Id="rId12" Type="http://schemas.openxmlformats.org/officeDocument/2006/relationships/image" Target="media/image2.jpg"/><Relationship Id="rId17" Type="http://schemas.openxmlformats.org/officeDocument/2006/relationships/image" Target="media/image7.jpg"/><Relationship Id="rId25" Type="http://schemas.openxmlformats.org/officeDocument/2006/relationships/image" Target="media/image15.jpg"/><Relationship Id="rId33" Type="http://schemas.openxmlformats.org/officeDocument/2006/relationships/image" Target="media/image23.jpg"/><Relationship Id="rId38" Type="http://schemas.openxmlformats.org/officeDocument/2006/relationships/image" Target="media/image28.jpg"/><Relationship Id="rId46" Type="http://schemas.openxmlformats.org/officeDocument/2006/relationships/image" Target="media/image36.jpg"/><Relationship Id="rId59" Type="http://schemas.openxmlformats.org/officeDocument/2006/relationships/image" Target="media/image49.jpg"/><Relationship Id="rId67" Type="http://schemas.openxmlformats.org/officeDocument/2006/relationships/image" Target="media/image57.jpg"/><Relationship Id="rId20" Type="http://schemas.openxmlformats.org/officeDocument/2006/relationships/image" Target="media/image10.jpg"/><Relationship Id="rId41" Type="http://schemas.openxmlformats.org/officeDocument/2006/relationships/image" Target="media/image31.jpg"/><Relationship Id="rId54" Type="http://schemas.openxmlformats.org/officeDocument/2006/relationships/image" Target="media/image44.jpg"/><Relationship Id="rId62" Type="http://schemas.openxmlformats.org/officeDocument/2006/relationships/image" Target="media/image52.jpg"/><Relationship Id="rId70" Type="http://schemas.openxmlformats.org/officeDocument/2006/relationships/image" Target="media/image60.jpg"/><Relationship Id="rId75" Type="http://schemas.openxmlformats.org/officeDocument/2006/relationships/image" Target="media/image65.jpg"/><Relationship Id="rId83" Type="http://schemas.openxmlformats.org/officeDocument/2006/relationships/footer" Target="footer3.xml"/><Relationship Id="rId88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5.jpg"/><Relationship Id="rId23" Type="http://schemas.openxmlformats.org/officeDocument/2006/relationships/image" Target="media/image13.jpg"/><Relationship Id="rId28" Type="http://schemas.openxmlformats.org/officeDocument/2006/relationships/image" Target="media/image18.jpg"/><Relationship Id="rId36" Type="http://schemas.openxmlformats.org/officeDocument/2006/relationships/image" Target="media/image26.jpg"/><Relationship Id="rId49" Type="http://schemas.openxmlformats.org/officeDocument/2006/relationships/image" Target="media/image39.jpg"/><Relationship Id="rId57" Type="http://schemas.openxmlformats.org/officeDocument/2006/relationships/image" Target="media/image47.png"/><Relationship Id="rId10" Type="http://schemas.openxmlformats.org/officeDocument/2006/relationships/header" Target="header2.xml"/><Relationship Id="rId31" Type="http://schemas.openxmlformats.org/officeDocument/2006/relationships/image" Target="media/image21.jpg"/><Relationship Id="rId44" Type="http://schemas.openxmlformats.org/officeDocument/2006/relationships/image" Target="media/image34.jpg"/><Relationship Id="rId52" Type="http://schemas.openxmlformats.org/officeDocument/2006/relationships/image" Target="media/image42.jpg"/><Relationship Id="rId60" Type="http://schemas.openxmlformats.org/officeDocument/2006/relationships/image" Target="media/image50.jpg"/><Relationship Id="rId65" Type="http://schemas.openxmlformats.org/officeDocument/2006/relationships/image" Target="media/image55.jpg"/><Relationship Id="rId73" Type="http://schemas.openxmlformats.org/officeDocument/2006/relationships/image" Target="media/image63.jpeg"/><Relationship Id="rId78" Type="http://schemas.openxmlformats.org/officeDocument/2006/relationships/image" Target="media/image68.jpg"/><Relationship Id="rId81" Type="http://schemas.openxmlformats.org/officeDocument/2006/relationships/header" Target="header3.xml"/><Relationship Id="rId86" Type="http://schemas.openxmlformats.org/officeDocument/2006/relationships/footer" Target="footer5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71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7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ata\Clients\LVDD\Electrabel\Acrobat%20Project\Templates\BEG%20Moeder%20template%20N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342353-CF0C-4443-A1D1-E44065DAE9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BEG Moeder template NL.dotm</Template>
  <TotalTime>2266</TotalTime>
  <Pages>20</Pages>
  <Words>3805</Words>
  <Characters>20928</Characters>
  <Application>Microsoft Office Word</Application>
  <DocSecurity>0</DocSecurity>
  <Lines>174</Lines>
  <Paragraphs>49</Paragraphs>
  <ScaleCrop>false</ScaleCrop>
  <HeadingPairs>
    <vt:vector size="10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  <vt:variant>
        <vt:lpstr>Koppen</vt:lpstr>
      </vt:variant>
      <vt:variant>
        <vt:i4>3</vt:i4>
      </vt:variant>
      <vt:variant>
        <vt:lpstr>Titre</vt:lpstr>
      </vt:variant>
      <vt:variant>
        <vt:i4>1</vt:i4>
      </vt:variant>
      <vt:variant>
        <vt:lpstr>Titres</vt:lpstr>
      </vt:variant>
      <vt:variant>
        <vt:i4>10</vt:i4>
      </vt:variant>
    </vt:vector>
  </HeadingPairs>
  <TitlesOfParts>
    <vt:vector size="16" baseType="lpstr">
      <vt:lpstr>Titel van het document</vt:lpstr>
      <vt:lpstr>Titel van het document</vt:lpstr>
      <vt:lpstr>Taken</vt:lpstr>
      <vt:lpstr>    Taakuitvoerder 1</vt:lpstr>
      <vt:lpstr>    Taakuitvoerder 2</vt:lpstr>
      <vt:lpstr>Titel van het document</vt:lpstr>
      <vt:lpstr>Referentie</vt:lpstr>
      <vt:lpstr>Inleiding</vt:lpstr>
      <vt:lpstr>Rollen, verantwoordelijkheden en bevoegdheden</vt:lpstr>
      <vt:lpstr>Werkwijze</vt:lpstr>
      <vt:lpstr>    Workflow</vt:lpstr>
      <vt:lpstr>    Heading Level 2</vt:lpstr>
      <vt:lpstr>        Heading Level 3</vt:lpstr>
      <vt:lpstr>Ondersteunende en hulpdocumenten</vt:lpstr>
      <vt:lpstr>Document historiek</vt:lpstr>
      <vt:lpstr>Vervangt/Vervangen door</vt:lpstr>
    </vt:vector>
  </TitlesOfParts>
  <Manager>Belux</Manager>
  <Company>Business Entity Generation</Company>
  <LinksUpToDate>false</LinksUpToDate>
  <CharactersWithSpaces>24684</CharactersWithSpaces>
  <SharedDoc>false</SharedDoc>
  <HLinks>
    <vt:vector size="84" baseType="variant">
      <vt:variant>
        <vt:i4>1966137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_Toc140894112</vt:lpwstr>
      </vt:variant>
      <vt:variant>
        <vt:i4>1966137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_Toc140894111</vt:lpwstr>
      </vt:variant>
      <vt:variant>
        <vt:i4>1966137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_Toc140894110</vt:lpwstr>
      </vt:variant>
      <vt:variant>
        <vt:i4>2031673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_Toc140894109</vt:lpwstr>
      </vt:variant>
      <vt:variant>
        <vt:i4>2031673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_Toc140894108</vt:lpwstr>
      </vt:variant>
      <vt:variant>
        <vt:i4>2031673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_Toc140894107</vt:lpwstr>
      </vt:variant>
      <vt:variant>
        <vt:i4>2031673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_Toc140894106</vt:lpwstr>
      </vt:variant>
      <vt:variant>
        <vt:i4>2031673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_Toc140894105</vt:lpwstr>
      </vt:variant>
      <vt:variant>
        <vt:i4>2031673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_Toc140894104</vt:lpwstr>
      </vt:variant>
      <vt:variant>
        <vt:i4>2031673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_Toc140894103</vt:lpwstr>
      </vt:variant>
      <vt:variant>
        <vt:i4>2031673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_Toc140894102</vt:lpwstr>
      </vt:variant>
      <vt:variant>
        <vt:i4>2031673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_Toc140894101</vt:lpwstr>
      </vt:variant>
      <vt:variant>
        <vt:i4>1048649</vt:i4>
      </vt:variant>
      <vt:variant>
        <vt:i4>-1</vt:i4>
      </vt:variant>
      <vt:variant>
        <vt:i4>2057</vt:i4>
      </vt:variant>
      <vt:variant>
        <vt:i4>1</vt:i4>
      </vt:variant>
      <vt:variant>
        <vt:lpwstr>EBL+SUEZ c 8bits.png</vt:lpwstr>
      </vt:variant>
      <vt:variant>
        <vt:lpwstr/>
      </vt:variant>
      <vt:variant>
        <vt:i4>1048649</vt:i4>
      </vt:variant>
      <vt:variant>
        <vt:i4>-1</vt:i4>
      </vt:variant>
      <vt:variant>
        <vt:i4>2058</vt:i4>
      </vt:variant>
      <vt:variant>
        <vt:i4>1</vt:i4>
      </vt:variant>
      <vt:variant>
        <vt:lpwstr>EBL+SUEZ c 8bits.png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Titel van het document</dc:title>
  <dc:creator>DP</dc:creator>
  <cp:keywords>Draft</cp:keywords>
  <cp:lastModifiedBy>Danny</cp:lastModifiedBy>
  <cp:revision>131</cp:revision>
  <cp:lastPrinted>2012-09-19T14:41:00Z</cp:lastPrinted>
  <dcterms:created xsi:type="dcterms:W3CDTF">2012-04-09T16:11:00Z</dcterms:created>
  <dcterms:modified xsi:type="dcterms:W3CDTF">2014-09-26T12:10:00Z</dcterms:modified>
  <cp:category>Documentsoort</cp:category>
</cp:coreProperties>
</file>